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20DAE0" w14:textId="6BA82FBC" w:rsidR="009141A5" w:rsidRDefault="009141A5" w:rsidP="00914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 w:rsidR="00ED2D51" w:rsidRPr="00ED2D51">
        <w:rPr>
          <w:b/>
          <w:noProof/>
          <w:sz w:val="24"/>
        </w:rPr>
        <w:t>C1-226823</w:t>
      </w:r>
    </w:p>
    <w:p w14:paraId="56799186" w14:textId="50F3C6D6" w:rsidR="009141A5" w:rsidRPr="00ED2D51" w:rsidRDefault="009141A5" w:rsidP="00ED2D51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ED2D51">
        <w:rPr>
          <w:b/>
          <w:i/>
          <w:noProof/>
          <w:sz w:val="28"/>
        </w:rPr>
        <w:tab/>
      </w:r>
      <w:r w:rsidR="00ED2D51" w:rsidRPr="00ED2D51">
        <w:rPr>
          <w:b/>
          <w:noProof/>
          <w:sz w:val="21"/>
        </w:rPr>
        <w:t>was C1-226369</w:t>
      </w:r>
    </w:p>
    <w:p w14:paraId="0297659A" w14:textId="77777777" w:rsidR="00AE25BF" w:rsidRPr="009141A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216492" w14:textId="4C0F90B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147FF">
        <w:rPr>
          <w:rFonts w:ascii="Arial" w:eastAsia="Batang" w:hAnsi="Arial"/>
          <w:b/>
          <w:lang w:val="en-US" w:eastAsia="zh-CN"/>
        </w:rPr>
        <w:t>ZTE</w:t>
      </w:r>
    </w:p>
    <w:p w14:paraId="6D1BE98D" w14:textId="448DDFC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 xml:space="preserve">Enhancement of </w:t>
      </w:r>
      <w:r w:rsidR="0067552D">
        <w:rPr>
          <w:rFonts w:ascii="Arial" w:eastAsia="Batang" w:hAnsi="Arial" w:cs="Arial"/>
          <w:b/>
          <w:lang w:eastAsia="zh-CN"/>
        </w:rPr>
        <w:t>Network Slicing Phase 3</w:t>
      </w:r>
    </w:p>
    <w:p w14:paraId="62DBACD6" w14:textId="7D05F8E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7552D" w:rsidRPr="0067552D">
        <w:rPr>
          <w:rFonts w:ascii="Arial" w:eastAsia="Batang" w:hAnsi="Arial"/>
          <w:b/>
          <w:lang w:eastAsia="zh-CN"/>
        </w:rPr>
        <w:t>Approval</w:t>
      </w:r>
      <w:bookmarkStart w:id="0" w:name="_GoBack"/>
      <w:bookmarkEnd w:id="0"/>
    </w:p>
    <w:p w14:paraId="20827179" w14:textId="53838FB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7552D">
        <w:rPr>
          <w:rFonts w:ascii="Arial" w:eastAsia="Batang" w:hAnsi="Arial"/>
          <w:b/>
          <w:lang w:eastAsia="zh-CN"/>
        </w:rPr>
        <w:t>18</w:t>
      </w:r>
      <w:r w:rsidR="00DF07F0">
        <w:rPr>
          <w:rFonts w:ascii="Arial" w:eastAsia="Batang" w:hAnsi="Arial"/>
          <w:b/>
          <w:lang w:eastAsia="zh-CN"/>
        </w:rPr>
        <w:t>.1.1</w:t>
      </w:r>
    </w:p>
    <w:p w14:paraId="4747FFB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2A7B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8CE0446" w14:textId="20ACDD49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F41A27" w:rsidRPr="00BA3A53">
        <w:tab/>
      </w:r>
      <w:r w:rsidR="004147FF" w:rsidRPr="00CF1938">
        <w:t>Enhancement of Network Slicing</w:t>
      </w:r>
      <w:r w:rsidR="0067552D">
        <w:t xml:space="preserve"> Phase 3</w:t>
      </w:r>
    </w:p>
    <w:p w14:paraId="4286DF0D" w14:textId="0273ABB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7552D">
        <w:t>eNS_Ph3</w:t>
      </w:r>
    </w:p>
    <w:p w14:paraId="4B27C599" w14:textId="3804069C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3933AC" w:rsidRPr="00267298">
        <w:rPr>
          <w:highlight w:val="yellow"/>
        </w:rPr>
        <w:t>TBD</w:t>
      </w:r>
    </w:p>
    <w:p w14:paraId="4FD44A2F" w14:textId="76AEC6B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67552D">
        <w:rPr>
          <w:rFonts w:ascii="Arial" w:hAnsi="Arial"/>
          <w:sz w:val="32"/>
        </w:rPr>
        <w:t>Rel-18</w:t>
      </w:r>
    </w:p>
    <w:p w14:paraId="1E2ED17B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5271E73" w14:textId="5CB764A7" w:rsidR="004260A5" w:rsidRDefault="004260A5" w:rsidP="004260A5">
      <w:pPr>
        <w:pStyle w:val="2"/>
      </w:pPr>
      <w:r>
        <w:t>1</w:t>
      </w:r>
      <w:r>
        <w:tab/>
        <w:t>Impacts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85DA2" w14:paraId="381648F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C7CF2F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641AC3" w14:textId="77777777"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78C3" w14:textId="77777777"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1CCD73" w14:textId="77777777"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026AF4" w14:textId="77777777"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CDD2A2" w14:textId="77777777"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14:paraId="1EA595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FA542B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7BDC0D" w14:textId="2B662E94" w:rsidR="004260A5" w:rsidRPr="00985DA2" w:rsidRDefault="00D62F0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1B59DD0" w14:textId="4CC8E06C" w:rsidR="004260A5" w:rsidRPr="00985DA2" w:rsidRDefault="007C74A7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740C28" w14:textId="224E01A2" w:rsidR="004260A5" w:rsidRPr="00985D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2031AF8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E7E06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3930F6F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6924AA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9B060EE" w14:textId="2AD81D71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8355C4" w14:textId="51566208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7E08BB" w14:textId="0F0F1E25" w:rsidR="004260A5" w:rsidRPr="00985DA2" w:rsidRDefault="0000662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121E78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BC91C5" w14:textId="3C93199A" w:rsidR="004260A5" w:rsidRPr="00985DA2" w:rsidRDefault="004260A5" w:rsidP="004A40BE">
            <w:pPr>
              <w:pStyle w:val="TAC"/>
            </w:pPr>
          </w:p>
        </w:tc>
      </w:tr>
      <w:tr w:rsidR="004260A5" w:rsidRPr="00985DA2" w14:paraId="57053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7FB3F2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2701EA" w14:textId="2CD478B9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812DE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CB8E41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1D0D16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BC4AE" w14:textId="7651D631" w:rsidR="004260A5" w:rsidRPr="00985DA2" w:rsidRDefault="007C74A7" w:rsidP="004A40BE">
            <w:pPr>
              <w:pStyle w:val="TAC"/>
            </w:pPr>
            <w:r w:rsidRPr="00985DA2">
              <w:t>x</w:t>
            </w:r>
          </w:p>
        </w:tc>
      </w:tr>
    </w:tbl>
    <w:p w14:paraId="7D1672BB" w14:textId="77777777" w:rsidR="008A76FD" w:rsidRDefault="008A76FD" w:rsidP="001C5C86">
      <w:pPr>
        <w:ind w:right="-99"/>
        <w:rPr>
          <w:b/>
        </w:rPr>
      </w:pPr>
    </w:p>
    <w:p w14:paraId="613C733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71C9B1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14:paraId="416C6E67" w14:textId="77777777" w:rsidTr="006B4280">
        <w:tc>
          <w:tcPr>
            <w:tcW w:w="675" w:type="dxa"/>
          </w:tcPr>
          <w:p w14:paraId="4F7664DF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C089C9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14:paraId="2C82DF47" w14:textId="77777777" w:rsidTr="004260A5">
        <w:tc>
          <w:tcPr>
            <w:tcW w:w="675" w:type="dxa"/>
          </w:tcPr>
          <w:p w14:paraId="77D43091" w14:textId="77777777"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2583200" w14:textId="77777777"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14:paraId="047863DA" w14:textId="77777777" w:rsidTr="004260A5">
        <w:tc>
          <w:tcPr>
            <w:tcW w:w="675" w:type="dxa"/>
          </w:tcPr>
          <w:p w14:paraId="33BC5FE4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CB7710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14:paraId="2AE1CCDE" w14:textId="77777777" w:rsidTr="001759A7">
        <w:tc>
          <w:tcPr>
            <w:tcW w:w="675" w:type="dxa"/>
          </w:tcPr>
          <w:p w14:paraId="199B6628" w14:textId="77777777"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9AADCB4" w14:textId="77777777"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14:paraId="337D34A5" w14:textId="77777777" w:rsidR="004876B9" w:rsidRDefault="004876B9" w:rsidP="001C5C86">
      <w:pPr>
        <w:ind w:right="-99"/>
        <w:rPr>
          <w:b/>
        </w:rPr>
      </w:pPr>
    </w:p>
    <w:p w14:paraId="6559692B" w14:textId="6E8F3D04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663328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14:paraId="3D17983A" w14:textId="77777777" w:rsidTr="009A6092">
        <w:tc>
          <w:tcPr>
            <w:tcW w:w="10314" w:type="dxa"/>
            <w:gridSpan w:val="4"/>
            <w:shd w:val="clear" w:color="auto" w:fill="E0E0E0"/>
          </w:tcPr>
          <w:p w14:paraId="32247E8C" w14:textId="77777777"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14:paraId="054FE0C2" w14:textId="77777777" w:rsidTr="009A6092">
        <w:tc>
          <w:tcPr>
            <w:tcW w:w="1101" w:type="dxa"/>
            <w:shd w:val="clear" w:color="auto" w:fill="E0E0E0"/>
          </w:tcPr>
          <w:p w14:paraId="4D37BAF7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0C8406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31C267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FBDCBC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14:paraId="584E311D" w14:textId="77777777" w:rsidTr="009A6092">
        <w:tc>
          <w:tcPr>
            <w:tcW w:w="1101" w:type="dxa"/>
          </w:tcPr>
          <w:p w14:paraId="646E1863" w14:textId="17D561DA" w:rsidR="008835FC" w:rsidRPr="00985DA2" w:rsidRDefault="00AB5997" w:rsidP="00A10539">
            <w:pPr>
              <w:pStyle w:val="TAL"/>
            </w:pPr>
            <w:r w:rsidRPr="008B54DC">
              <w:rPr>
                <w:lang w:val="fr-FR" w:eastAsia="zh-CN"/>
              </w:rPr>
              <w:t>eNS</w:t>
            </w:r>
            <w:r>
              <w:rPr>
                <w:lang w:val="fr-FR" w:eastAsia="zh-CN"/>
              </w:rPr>
              <w:t>_Ph</w:t>
            </w:r>
            <w:r w:rsidR="00267298">
              <w:rPr>
                <w:lang w:val="fr-FR" w:eastAsia="zh-CN"/>
              </w:rPr>
              <w:t>3</w:t>
            </w:r>
          </w:p>
        </w:tc>
        <w:tc>
          <w:tcPr>
            <w:tcW w:w="1101" w:type="dxa"/>
          </w:tcPr>
          <w:p w14:paraId="6EAA8AB8" w14:textId="77777777"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989F3F" w14:textId="591B1EE4" w:rsidR="008835FC" w:rsidRPr="00985DA2" w:rsidRDefault="00267298" w:rsidP="00A10539">
            <w:pPr>
              <w:pStyle w:val="TAL"/>
            </w:pPr>
            <w:r w:rsidRPr="009E104E">
              <w:rPr>
                <w:highlight w:val="yellow"/>
                <w:lang w:val="fr-FR"/>
              </w:rPr>
              <w:t>TBD</w:t>
            </w:r>
          </w:p>
        </w:tc>
        <w:tc>
          <w:tcPr>
            <w:tcW w:w="7011" w:type="dxa"/>
          </w:tcPr>
          <w:p w14:paraId="3D21E4AA" w14:textId="50567CD4" w:rsidR="008835FC" w:rsidRPr="00251D80" w:rsidRDefault="00AB5997" w:rsidP="00525106">
            <w:pPr>
              <w:pStyle w:val="TAL"/>
            </w:pPr>
            <w:r w:rsidRPr="00AB5997">
              <w:rPr>
                <w:lang w:eastAsia="zh-CN"/>
              </w:rPr>
              <w:t xml:space="preserve">Enhancement of Network Slicing Phase </w:t>
            </w:r>
            <w:r w:rsidR="005D04D1">
              <w:rPr>
                <w:lang w:eastAsia="zh-CN"/>
              </w:rPr>
              <w:t>3</w:t>
            </w:r>
          </w:p>
        </w:tc>
      </w:tr>
    </w:tbl>
    <w:p w14:paraId="4ABEF9D4" w14:textId="77777777" w:rsidR="004876B9" w:rsidRDefault="004876B9" w:rsidP="001C5C86">
      <w:pPr>
        <w:ind w:right="-99"/>
        <w:rPr>
          <w:b/>
        </w:rPr>
      </w:pPr>
    </w:p>
    <w:p w14:paraId="1B83211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14:paraId="0B7C0979" w14:textId="77777777" w:rsidTr="0033162B">
        <w:tc>
          <w:tcPr>
            <w:tcW w:w="8188" w:type="dxa"/>
            <w:gridSpan w:val="3"/>
            <w:shd w:val="clear" w:color="auto" w:fill="E0E0E0"/>
          </w:tcPr>
          <w:p w14:paraId="109A5358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14:paraId="49E1C3F9" w14:textId="77777777" w:rsidTr="0033162B">
        <w:tc>
          <w:tcPr>
            <w:tcW w:w="1101" w:type="dxa"/>
            <w:shd w:val="clear" w:color="auto" w:fill="E0E0E0"/>
          </w:tcPr>
          <w:p w14:paraId="30842AC5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989CD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14:paraId="40D86D31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14:paraId="02C7DAC0" w14:textId="77777777" w:rsidTr="0033162B">
        <w:tc>
          <w:tcPr>
            <w:tcW w:w="1101" w:type="dxa"/>
          </w:tcPr>
          <w:p w14:paraId="7527F2C2" w14:textId="6591164B" w:rsidR="008835FC" w:rsidRPr="00985DA2" w:rsidRDefault="009E104E" w:rsidP="008835FC">
            <w:pPr>
              <w:pStyle w:val="TAL"/>
            </w:pPr>
            <w:r w:rsidRPr="00C03112">
              <w:rPr>
                <w:lang w:val="fr-FR"/>
              </w:rPr>
              <w:t>9400</w:t>
            </w:r>
            <w:r>
              <w:rPr>
                <w:lang w:val="fr-FR"/>
              </w:rPr>
              <w:t>63</w:t>
            </w:r>
          </w:p>
        </w:tc>
        <w:tc>
          <w:tcPr>
            <w:tcW w:w="3326" w:type="dxa"/>
          </w:tcPr>
          <w:p w14:paraId="1898EB60" w14:textId="31B27F8A" w:rsidR="008835FC" w:rsidRPr="00985DA2" w:rsidRDefault="00801C3E" w:rsidP="008835FC">
            <w:pPr>
              <w:pStyle w:val="TAL"/>
            </w:pPr>
            <w:r w:rsidRPr="00801C3E">
              <w:rPr>
                <w:rFonts w:eastAsia="Times New Roman"/>
              </w:rPr>
              <w:t>Study on Enhancement of Network Slicing Phase 3</w:t>
            </w:r>
          </w:p>
        </w:tc>
        <w:tc>
          <w:tcPr>
            <w:tcW w:w="3685" w:type="dxa"/>
          </w:tcPr>
          <w:p w14:paraId="3D8A6EC2" w14:textId="42523AEA" w:rsidR="008835FC" w:rsidRPr="00F27A1F" w:rsidRDefault="00F27A1F" w:rsidP="008835FC">
            <w:pPr>
              <w:pStyle w:val="tah0"/>
              <w:rPr>
                <w:rFonts w:eastAsiaTheme="minorEastAsia"/>
                <w:lang w:eastAsia="zh-CN"/>
              </w:rPr>
            </w:pPr>
            <w:r w:rsidRPr="00F27A1F">
              <w:rPr>
                <w:rFonts w:ascii="Arial" w:eastAsia="Times New Roman" w:hAnsi="Arial" w:hint="eastAsia"/>
                <w:sz w:val="18"/>
                <w:szCs w:val="20"/>
                <w:lang w:val="en-GB"/>
              </w:rPr>
              <w:t>SA2 study item.</w:t>
            </w:r>
          </w:p>
        </w:tc>
      </w:tr>
      <w:tr w:rsidR="00F27A1F" w:rsidRPr="00985DA2" w14:paraId="6BB7578A" w14:textId="77777777" w:rsidTr="0033162B">
        <w:tc>
          <w:tcPr>
            <w:tcW w:w="1101" w:type="dxa"/>
          </w:tcPr>
          <w:p w14:paraId="30182061" w14:textId="3F8BF3CC" w:rsidR="00F27A1F" w:rsidRPr="00C03112" w:rsidRDefault="00F27A1F" w:rsidP="008835FC">
            <w:pPr>
              <w:pStyle w:val="TAL"/>
              <w:rPr>
                <w:lang w:val="fr-FR"/>
              </w:rPr>
            </w:pPr>
            <w:r w:rsidRPr="00F27A1F">
              <w:rPr>
                <w:lang w:val="fr-FR"/>
              </w:rPr>
              <w:t>960029</w:t>
            </w:r>
          </w:p>
        </w:tc>
        <w:tc>
          <w:tcPr>
            <w:tcW w:w="3326" w:type="dxa"/>
          </w:tcPr>
          <w:p w14:paraId="289EF824" w14:textId="396D0961" w:rsidR="00F27A1F" w:rsidRPr="00801C3E" w:rsidRDefault="00F27A1F" w:rsidP="008835FC">
            <w:pPr>
              <w:pStyle w:val="TAL"/>
              <w:rPr>
                <w:rFonts w:eastAsia="Times New Roman"/>
              </w:rPr>
            </w:pPr>
            <w:r w:rsidRPr="00F27A1F">
              <w:rPr>
                <w:rFonts w:eastAsia="Times New Roman"/>
              </w:rPr>
              <w:t>Study on enhanced security for network slicing Phase 3</w:t>
            </w:r>
          </w:p>
        </w:tc>
        <w:tc>
          <w:tcPr>
            <w:tcW w:w="3685" w:type="dxa"/>
          </w:tcPr>
          <w:p w14:paraId="75A23AD1" w14:textId="0FEB1796" w:rsidR="00F27A1F" w:rsidRPr="00F27A1F" w:rsidRDefault="00F27A1F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27A1F">
              <w:rPr>
                <w:rFonts w:ascii="Arial" w:eastAsia="Times New Roman" w:hAnsi="Arial"/>
                <w:sz w:val="18"/>
                <w:szCs w:val="20"/>
                <w:lang w:val="en-GB"/>
              </w:rPr>
              <w:t>SA3 study item.</w:t>
            </w:r>
          </w:p>
        </w:tc>
      </w:tr>
    </w:tbl>
    <w:p w14:paraId="0C5B78F3" w14:textId="77777777" w:rsidR="005D04D1" w:rsidRDefault="005D04D1" w:rsidP="00D521C1">
      <w:pPr>
        <w:spacing w:after="0"/>
        <w:ind w:right="-96"/>
        <w:rPr>
          <w:b/>
        </w:rPr>
      </w:pPr>
    </w:p>
    <w:p w14:paraId="481FBC29" w14:textId="355CD48C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="005D04D1">
        <w:t>:</w:t>
      </w:r>
    </w:p>
    <w:p w14:paraId="08796D25" w14:textId="77777777" w:rsidR="005D04D1" w:rsidRDefault="005D04D1" w:rsidP="00D521C1">
      <w:pPr>
        <w:spacing w:after="0"/>
        <w:ind w:right="-96"/>
      </w:pPr>
    </w:p>
    <w:p w14:paraId="04824485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1416F64F" w14:textId="2D2D45F3" w:rsidR="005D04D1" w:rsidRPr="0033162B" w:rsidRDefault="005D04D1" w:rsidP="005D04D1">
      <w:commentRangeStart w:id="1"/>
      <w:r w:rsidRPr="00057ABB">
        <w:t>SA has approved</w:t>
      </w:r>
      <w:commentRangeEnd w:id="1"/>
      <w:r w:rsidR="00BB70FD">
        <w:rPr>
          <w:rStyle w:val="a6"/>
        </w:rPr>
        <w:commentReference w:id="1"/>
      </w:r>
      <w:r w:rsidRPr="00057ABB">
        <w:t xml:space="preserve"> a work item on Enhanc</w:t>
      </w:r>
      <w:r>
        <w:t>ement of Network Slicing Phase 3</w:t>
      </w:r>
      <w:r w:rsidRPr="00057ABB">
        <w:t xml:space="preserve"> </w:t>
      </w:r>
      <w:r>
        <w:t xml:space="preserve">(eNS_Ph3) </w:t>
      </w:r>
      <w:r w:rsidRPr="00057ABB">
        <w:t>in Rel-1</w:t>
      </w:r>
      <w:r>
        <w:t>8</w:t>
      </w:r>
      <w:r w:rsidRPr="00057ABB">
        <w:t xml:space="preserve">. </w:t>
      </w:r>
      <w:r w:rsidRPr="00204D4C">
        <w:t>The building block is to reali</w:t>
      </w:r>
      <w:r>
        <w:t>z</w:t>
      </w:r>
      <w:r w:rsidRPr="00204D4C">
        <w:t xml:space="preserve">e the CT aspects of protocol impacts for </w:t>
      </w:r>
      <w:r>
        <w:t>eNS_Ph3 based on the approved SA WID</w:t>
      </w:r>
      <w:r w:rsidRPr="00204D4C">
        <w:t>.</w:t>
      </w:r>
    </w:p>
    <w:p w14:paraId="72A5742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ED1E969" w14:textId="49B0050C" w:rsidR="005D04D1" w:rsidRPr="00BC4BAD" w:rsidRDefault="005D04D1" w:rsidP="005D04D1"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467069">
        <w:rPr>
          <w:lang w:eastAsia="zh-CN"/>
        </w:rPr>
        <w:t>on e</w:t>
      </w:r>
      <w:r w:rsidRPr="00224B7B">
        <w:rPr>
          <w:lang w:eastAsia="zh-CN"/>
        </w:rPr>
        <w:t>nhancement of network slicing phase</w:t>
      </w:r>
      <w:r w:rsidR="00467069">
        <w:rPr>
          <w:lang w:eastAsia="zh-CN"/>
        </w:rPr>
        <w:t xml:space="preserve"> 3</w:t>
      </w:r>
      <w:r>
        <w:rPr>
          <w:lang w:eastAsia="zh-CN"/>
        </w:rPr>
        <w:t xml:space="preserve"> </w:t>
      </w:r>
      <w:r w:rsidRPr="003B4185">
        <w:rPr>
          <w:lang w:eastAsia="zh-CN"/>
        </w:rPr>
        <w:t>as defined in TS 23.501</w:t>
      </w:r>
      <w:r w:rsidR="005D07E2">
        <w:rPr>
          <w:lang w:eastAsia="zh-CN"/>
        </w:rPr>
        <w:t>,</w:t>
      </w:r>
      <w:r w:rsidRPr="003B4185">
        <w:rPr>
          <w:lang w:eastAsia="zh-CN"/>
        </w:rPr>
        <w:t xml:space="preserve"> TS </w:t>
      </w:r>
      <w:r w:rsidR="00467069">
        <w:rPr>
          <w:lang w:eastAsia="zh-CN"/>
        </w:rPr>
        <w:t>23.502</w:t>
      </w:r>
      <w:r w:rsidR="005D07E2" w:rsidRPr="005D07E2">
        <w:rPr>
          <w:lang w:eastAsia="zh-CN"/>
        </w:rPr>
        <w:t xml:space="preserve"> </w:t>
      </w:r>
      <w:r w:rsidR="005D07E2">
        <w:rPr>
          <w:lang w:eastAsia="zh-CN"/>
        </w:rPr>
        <w:t>and</w:t>
      </w:r>
      <w:r w:rsidR="005D07E2" w:rsidRPr="003B4185">
        <w:rPr>
          <w:lang w:eastAsia="zh-CN"/>
        </w:rPr>
        <w:t xml:space="preserve"> TS </w:t>
      </w:r>
      <w:r w:rsidR="005D07E2">
        <w:rPr>
          <w:lang w:eastAsia="zh-CN"/>
        </w:rPr>
        <w:t>23.503</w:t>
      </w:r>
      <w:r w:rsidRPr="003B4185">
        <w:rPr>
          <w:lang w:eastAsia="zh-CN"/>
        </w:rPr>
        <w:t>.</w:t>
      </w:r>
    </w:p>
    <w:p w14:paraId="12874C98" w14:textId="77777777" w:rsidR="00585B52" w:rsidRPr="007371F6" w:rsidRDefault="00585B52" w:rsidP="00585B5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</w:t>
      </w:r>
      <w:r>
        <w:rPr>
          <w:i w:val="0"/>
          <w:iCs w:val="0"/>
        </w:rPr>
        <w:t xml:space="preserve"> CT</w:t>
      </w:r>
      <w:r w:rsidRPr="00482D22">
        <w:rPr>
          <w:i w:val="0"/>
          <w:iCs w:val="0"/>
        </w:rPr>
        <w:t xml:space="preserve"> work shall be started only after the applicable normative SA2 requirements are available.</w:t>
      </w:r>
    </w:p>
    <w:p w14:paraId="25F40988" w14:textId="77777777" w:rsidR="005D04D1" w:rsidRDefault="005D04D1" w:rsidP="005D04D1">
      <w:pPr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requirements.</w:t>
      </w:r>
    </w:p>
    <w:p w14:paraId="1E1E7C94" w14:textId="77777777" w:rsidR="005D04D1" w:rsidRPr="004A4676" w:rsidRDefault="005D04D1" w:rsidP="005D04D1">
      <w:r>
        <w:rPr>
          <w:lang w:eastAsia="zh-CN"/>
        </w:rPr>
        <w:t>For CT1, the expected work includes:</w:t>
      </w:r>
    </w:p>
    <w:p w14:paraId="476B220D" w14:textId="74E4ADB5" w:rsidR="005D04D1" w:rsidRDefault="00573449" w:rsidP="00573449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NAS protocol enhancement</w:t>
      </w:r>
      <w:r w:rsidR="00656717">
        <w:rPr>
          <w:lang w:eastAsia="zh-CN"/>
        </w:rPr>
        <w:t>s</w:t>
      </w:r>
      <w:r>
        <w:rPr>
          <w:lang w:eastAsia="zh-CN"/>
        </w:rPr>
        <w:t xml:space="preserve"> to support </w:t>
      </w:r>
      <w:r w:rsidR="009557C1">
        <w:rPr>
          <w:lang w:eastAsia="zh-CN"/>
        </w:rPr>
        <w:t xml:space="preserve">alternative S-NSSAI </w:t>
      </w:r>
      <w:r w:rsidR="003E546D">
        <w:rPr>
          <w:lang w:eastAsia="zh-CN"/>
        </w:rPr>
        <w:t>handling</w:t>
      </w:r>
      <w:r w:rsidR="009557C1">
        <w:rPr>
          <w:lang w:eastAsia="zh-CN"/>
        </w:rPr>
        <w:t>.</w:t>
      </w:r>
    </w:p>
    <w:p w14:paraId="2F6BE03C" w14:textId="1A227215" w:rsidR="001400B3" w:rsidRDefault="001400B3" w:rsidP="00573449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Define stage-2 and stage-3 functionalities to deliver enhanced slice-aware SoR information</w:t>
      </w:r>
      <w:r w:rsidR="00137073" w:rsidRPr="00137073">
        <w:rPr>
          <w:lang w:eastAsia="zh-CN"/>
        </w:rPr>
        <w:t xml:space="preserve"> </w:t>
      </w:r>
      <w:r w:rsidR="00137073">
        <w:rPr>
          <w:lang w:eastAsia="zh-CN"/>
        </w:rPr>
        <w:t>to support slice based SoR mechanism for roaming UEs</w:t>
      </w:r>
      <w:r>
        <w:rPr>
          <w:lang w:eastAsia="zh-CN"/>
        </w:rPr>
        <w:t>.</w:t>
      </w:r>
    </w:p>
    <w:p w14:paraId="6BCD6A0D" w14:textId="4178B3F7" w:rsidR="00885755" w:rsidRDefault="00885755" w:rsidP="00D17F6B">
      <w:pPr>
        <w:pStyle w:val="EditorsNote"/>
        <w:ind w:left="567" w:firstLine="0"/>
      </w:pPr>
      <w:r w:rsidRPr="00A8276A">
        <w:t xml:space="preserve">Editor’s note: </w:t>
      </w:r>
      <w:r>
        <w:rPr>
          <w:lang w:eastAsia="zh-CN"/>
        </w:rPr>
        <w:t>The required stage 3 work on provid</w:t>
      </w:r>
      <w:r w:rsidR="00E83A09">
        <w:rPr>
          <w:lang w:eastAsia="zh-CN"/>
        </w:rPr>
        <w:t>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area</w:t>
      </w:r>
      <w:r>
        <w:rPr>
          <w:rFonts w:hint="eastAsia"/>
          <w:lang w:eastAsia="zh-CN"/>
        </w:rPr>
        <w:t xml:space="preserve"> of service which is not matching to deployed TAs </w:t>
      </w:r>
      <w:r>
        <w:rPr>
          <w:lang w:eastAsia="zh-CN"/>
        </w:rPr>
        <w:t>and</w:t>
      </w:r>
      <w:r w:rsidRPr="00235B4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>iming</w:t>
      </w:r>
      <w:r>
        <w:rPr>
          <w:rFonts w:hint="eastAsia"/>
          <w:lang w:eastAsia="zh-CN"/>
        </w:rPr>
        <w:t xml:space="preserve"> information of network slices to UE</w:t>
      </w:r>
      <w:r>
        <w:rPr>
          <w:lang w:eastAsia="zh-CN"/>
        </w:rPr>
        <w:t xml:space="preserve"> is FFS</w:t>
      </w:r>
      <w:r>
        <w:t>.</w:t>
      </w:r>
    </w:p>
    <w:p w14:paraId="56AB2282" w14:textId="4E9CE924" w:rsidR="00295DD5" w:rsidRDefault="0062212E" w:rsidP="00573449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Handling</w:t>
      </w:r>
      <w:r w:rsidR="001A5675">
        <w:rPr>
          <w:rFonts w:hint="eastAsia"/>
          <w:lang w:eastAsia="zh-CN"/>
        </w:rPr>
        <w:t xml:space="preserve"> of information related to supported or not supported TA(</w:t>
      </w:r>
      <w:r w:rsidR="001A5675">
        <w:rPr>
          <w:lang w:eastAsia="zh-CN"/>
        </w:rPr>
        <w:t>s</w:t>
      </w:r>
      <w:r w:rsidR="001A5675">
        <w:rPr>
          <w:rFonts w:hint="eastAsia"/>
          <w:lang w:eastAsia="zh-CN"/>
        </w:rPr>
        <w:t>)</w:t>
      </w:r>
      <w:r w:rsidR="001A5675">
        <w:rPr>
          <w:lang w:eastAsia="zh-CN"/>
        </w:rPr>
        <w:t xml:space="preserve"> for a rejected S-NSSAI </w:t>
      </w:r>
      <w:r w:rsidR="00C87412">
        <w:rPr>
          <w:lang w:eastAsia="zh-CN"/>
        </w:rPr>
        <w:t xml:space="preserve">for the current registration area </w:t>
      </w:r>
      <w:r w:rsidR="00D17F6B">
        <w:rPr>
          <w:lang w:eastAsia="zh-CN"/>
        </w:rPr>
        <w:t xml:space="preserve">or for an S-NSSAI that is partially allowed </w:t>
      </w:r>
      <w:r>
        <w:rPr>
          <w:lang w:eastAsia="zh-CN"/>
        </w:rPr>
        <w:t xml:space="preserve">at </w:t>
      </w:r>
      <w:r w:rsidR="003A2353">
        <w:rPr>
          <w:lang w:eastAsia="zh-CN"/>
        </w:rPr>
        <w:t xml:space="preserve">both </w:t>
      </w:r>
      <w:r>
        <w:rPr>
          <w:lang w:eastAsia="zh-CN"/>
        </w:rPr>
        <w:t xml:space="preserve">AMF </w:t>
      </w:r>
      <w:r w:rsidR="003A2353">
        <w:rPr>
          <w:lang w:eastAsia="zh-CN"/>
        </w:rPr>
        <w:t xml:space="preserve">side and </w:t>
      </w:r>
      <w:r>
        <w:rPr>
          <w:lang w:eastAsia="zh-CN"/>
        </w:rPr>
        <w:t>UE</w:t>
      </w:r>
      <w:r w:rsidR="003A2353">
        <w:rPr>
          <w:lang w:eastAsia="zh-CN"/>
        </w:rPr>
        <w:t xml:space="preserve"> side</w:t>
      </w:r>
      <w:r>
        <w:rPr>
          <w:lang w:eastAsia="zh-CN"/>
        </w:rPr>
        <w:t>.</w:t>
      </w:r>
    </w:p>
    <w:p w14:paraId="49B592B7" w14:textId="49531705" w:rsidR="0062212E" w:rsidRDefault="00174701" w:rsidP="00573449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NAS protocol enhancements to</w:t>
      </w:r>
      <w:r>
        <w:rPr>
          <w:rFonts w:hint="eastAsia"/>
          <w:lang w:eastAsia="zh-CN"/>
        </w:rPr>
        <w:t xml:space="preserve"> </w:t>
      </w:r>
      <w:r w:rsidR="008364D3">
        <w:rPr>
          <w:lang w:eastAsia="zh-CN"/>
        </w:rPr>
        <w:t>s</w:t>
      </w:r>
      <w:r w:rsidR="00D87509">
        <w:rPr>
          <w:rFonts w:hint="eastAsia"/>
          <w:lang w:eastAsia="zh-CN"/>
        </w:rPr>
        <w:t xml:space="preserve">upport </w:t>
      </w:r>
      <w:r w:rsidR="008364D3">
        <w:rPr>
          <w:lang w:eastAsia="zh-CN"/>
        </w:rPr>
        <w:t xml:space="preserve">improved </w:t>
      </w:r>
      <w:r w:rsidR="00D87509">
        <w:rPr>
          <w:rFonts w:hint="eastAsia"/>
          <w:lang w:eastAsia="zh-CN"/>
        </w:rPr>
        <w:t>network control</w:t>
      </w:r>
      <w:r w:rsidR="008364D3" w:rsidRPr="008364D3">
        <w:rPr>
          <w:lang w:eastAsia="ko-KR"/>
        </w:rPr>
        <w:t xml:space="preserve"> </w:t>
      </w:r>
      <w:r w:rsidR="008364D3" w:rsidRPr="00042036">
        <w:rPr>
          <w:lang w:eastAsia="ko-KR"/>
        </w:rPr>
        <w:t>of UE behaviour</w:t>
      </w:r>
      <w:r w:rsidR="008364D3">
        <w:rPr>
          <w:rFonts w:hint="eastAsia"/>
          <w:lang w:eastAsia="zh-CN"/>
        </w:rPr>
        <w:t xml:space="preserve"> </w:t>
      </w:r>
      <w:r w:rsidR="008364D3">
        <w:rPr>
          <w:lang w:eastAsia="zh-CN"/>
        </w:rPr>
        <w:t xml:space="preserve">on the use of </w:t>
      </w:r>
      <w:r w:rsidR="00833BC3">
        <w:rPr>
          <w:lang w:eastAsia="zh-CN"/>
        </w:rPr>
        <w:t xml:space="preserve">network </w:t>
      </w:r>
      <w:r w:rsidR="008364D3">
        <w:rPr>
          <w:lang w:eastAsia="zh-CN"/>
        </w:rPr>
        <w:t>slices</w:t>
      </w:r>
      <w:r w:rsidR="00D87509">
        <w:rPr>
          <w:rFonts w:hint="eastAsia"/>
          <w:lang w:eastAsia="zh-CN"/>
        </w:rPr>
        <w:t>.</w:t>
      </w:r>
    </w:p>
    <w:p w14:paraId="740624E9" w14:textId="77777777" w:rsidR="005D04D1" w:rsidRPr="00F525CD" w:rsidRDefault="005D04D1" w:rsidP="005D04D1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14:paraId="2AC2F6D5" w14:textId="11D2499B" w:rsidR="005D04D1" w:rsidRDefault="005D04D1" w:rsidP="005D04D1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</w:r>
      <w:r w:rsidR="00D5301B">
        <w:rPr>
          <w:lang w:eastAsia="zh-CN"/>
        </w:rPr>
        <w:t>Potential i</w:t>
      </w:r>
      <w:r w:rsidRPr="004A03D0">
        <w:rPr>
          <w:lang w:eastAsia="zh-CN"/>
        </w:rPr>
        <w:t xml:space="preserve">mpacts on </w:t>
      </w:r>
      <w:r w:rsidR="00034D2C">
        <w:rPr>
          <w:lang w:eastAsia="zh-CN"/>
        </w:rPr>
        <w:t>PCF</w:t>
      </w:r>
      <w:r w:rsidRPr="004A03D0">
        <w:rPr>
          <w:lang w:eastAsia="zh-CN"/>
        </w:rPr>
        <w:t xml:space="preserve"> to </w:t>
      </w:r>
      <w:r w:rsidR="00607204">
        <w:rPr>
          <w:lang w:eastAsia="zh-CN"/>
        </w:rPr>
        <w:t>support notification of S-NSSAI replacement and determination of the alternative S-NSSAI.</w:t>
      </w:r>
    </w:p>
    <w:p w14:paraId="10C8F26A" w14:textId="5CC21A3B" w:rsidR="00B05786" w:rsidRDefault="00B05786" w:rsidP="005D04D1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>
        <w:rPr>
          <w:lang w:eastAsia="zh-CN"/>
        </w:rPr>
        <w:t xml:space="preserve">impacts on PCF to enhance URSP rules and SM policies to support </w:t>
      </w:r>
      <w:r>
        <w:rPr>
          <w:rFonts w:hint="eastAsia"/>
          <w:lang w:eastAsia="zh-CN"/>
        </w:rPr>
        <w:t>temporary network slices and network slices with Area of Service not matching to deployed TAs.</w:t>
      </w:r>
    </w:p>
    <w:p w14:paraId="2D1A1EF6" w14:textId="17928DA7" w:rsidR="00D87509" w:rsidRDefault="00D87509" w:rsidP="005D04D1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Potential impacts on PCF to support slice-specific polic</w:t>
      </w:r>
      <w:r w:rsidR="00B85BBB">
        <w:rPr>
          <w:lang w:eastAsia="zh-CN"/>
        </w:rPr>
        <w:t>ies</w:t>
      </w:r>
      <w:r>
        <w:rPr>
          <w:lang w:eastAsia="zh-CN"/>
        </w:rPr>
        <w:t xml:space="preserve"> </w:t>
      </w:r>
      <w:r w:rsidR="001B3180">
        <w:rPr>
          <w:lang w:eastAsia="zh-CN"/>
        </w:rPr>
        <w:t>to enforce network controlled S-NSSAI de-registration and PDU session release for S-NSSAIs subject to network control.</w:t>
      </w:r>
    </w:p>
    <w:p w14:paraId="5875A860" w14:textId="77777777" w:rsidR="005D04D1" w:rsidRDefault="005D04D1" w:rsidP="005D04D1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14:paraId="69465A7C" w14:textId="2CD4DD5F" w:rsidR="00220EB8" w:rsidRDefault="00220EB8" w:rsidP="00220EB8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 xml:space="preserve">Potential impacts on </w:t>
      </w:r>
      <w:r w:rsidR="0011056F">
        <w:rPr>
          <w:lang w:eastAsia="zh-CN"/>
        </w:rPr>
        <w:t>NSSF/AMF/</w:t>
      </w:r>
      <w:r>
        <w:rPr>
          <w:lang w:eastAsia="zh-CN"/>
        </w:rPr>
        <w:t>SMF</w:t>
      </w:r>
      <w:r w:rsidR="0011056F">
        <w:rPr>
          <w:lang w:eastAsia="zh-CN"/>
        </w:rPr>
        <w:t>/UPF</w:t>
      </w:r>
      <w:r>
        <w:rPr>
          <w:lang w:eastAsia="zh-CN"/>
        </w:rPr>
        <w:t xml:space="preserve"> to support alternative S-NSSAI handling for PDU session.</w:t>
      </w:r>
    </w:p>
    <w:p w14:paraId="5D3A77C5" w14:textId="1C203B0A" w:rsidR="00220EB8" w:rsidRDefault="006F313E" w:rsidP="00607204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rFonts w:hint="eastAsia"/>
          <w:lang w:eastAsia="zh-CN"/>
        </w:rPr>
        <w:t>Enhancements of</w:t>
      </w:r>
      <w:r>
        <w:rPr>
          <w:lang w:eastAsia="zh-CN"/>
        </w:rPr>
        <w:t xml:space="preserve"> UDM/UDR/SoR-AF to generate, deliver and update the enhanced slice-aware SoR information.</w:t>
      </w:r>
    </w:p>
    <w:p w14:paraId="492DCF16" w14:textId="0F49BE6C" w:rsidR="006F313E" w:rsidRDefault="006F313E" w:rsidP="006F313E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Potential enhancements of AUSF to provide new security protection for the enhanced slice-aware SoR information delivery.</w:t>
      </w:r>
    </w:p>
    <w:p w14:paraId="1B85AB54" w14:textId="597E5A54" w:rsidR="006F313E" w:rsidRDefault="00E711B2" w:rsidP="00607204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E</w:t>
      </w:r>
      <w:r w:rsidR="00643999">
        <w:rPr>
          <w:lang w:eastAsia="zh-CN"/>
        </w:rPr>
        <w:t>nhancements on NSACF services to support both centralized NSACF architecture and hierarchical NSACF architecture</w:t>
      </w:r>
      <w:r>
        <w:rPr>
          <w:lang w:eastAsia="zh-CN"/>
        </w:rPr>
        <w:t>,</w:t>
      </w:r>
      <w:r w:rsidRPr="00E711B2">
        <w:rPr>
          <w:lang w:eastAsia="zh-CN"/>
        </w:rPr>
        <w:t xml:space="preserve"> </w:t>
      </w:r>
      <w:r>
        <w:rPr>
          <w:lang w:eastAsia="zh-CN"/>
        </w:rPr>
        <w:t>in order to support multiple service area deployment and network slice admission control in roaming cases.</w:t>
      </w:r>
    </w:p>
    <w:p w14:paraId="1B549422" w14:textId="44ED7EC3" w:rsidR="002D3357" w:rsidRPr="002D3357" w:rsidRDefault="002D3357" w:rsidP="002D3357">
      <w:pPr>
        <w:numPr>
          <w:ilvl w:val="0"/>
          <w:numId w:val="9"/>
        </w:numPr>
        <w:ind w:left="709" w:hanging="278"/>
        <w:rPr>
          <w:lang w:eastAsia="zh-CN"/>
        </w:rPr>
      </w:pPr>
      <w:r w:rsidRPr="002D3357">
        <w:rPr>
          <w:lang w:eastAsia="zh-CN"/>
        </w:rPr>
        <w:t xml:space="preserve">Enhancements on </w:t>
      </w:r>
      <w:r>
        <w:rPr>
          <w:lang w:eastAsia="zh-CN"/>
        </w:rPr>
        <w:t>registration and discovery of NSACF</w:t>
      </w:r>
      <w:r w:rsidRPr="002D3357">
        <w:rPr>
          <w:lang w:eastAsia="zh-CN"/>
        </w:rPr>
        <w:t xml:space="preserve"> to support multiple service area deployment and network slice admission control in roaming cases.</w:t>
      </w:r>
    </w:p>
    <w:p w14:paraId="5F5C2A5F" w14:textId="7BF39CED" w:rsidR="00E711B2" w:rsidRPr="00607204" w:rsidRDefault="00D87509" w:rsidP="00607204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rFonts w:hint="eastAsia"/>
          <w:lang w:eastAsia="zh-CN"/>
        </w:rPr>
        <w:t xml:space="preserve">Potential impacts on </w:t>
      </w:r>
      <w:r>
        <w:rPr>
          <w:lang w:eastAsia="zh-CN"/>
        </w:rPr>
        <w:t xml:space="preserve">UDM to </w:t>
      </w:r>
      <w:r w:rsidR="001B3180">
        <w:rPr>
          <w:lang w:eastAsia="zh-CN"/>
        </w:rPr>
        <w:t>support slice-specific polic</w:t>
      </w:r>
      <w:r w:rsidR="00B85BBB">
        <w:rPr>
          <w:lang w:eastAsia="zh-CN"/>
        </w:rPr>
        <w:t>ies</w:t>
      </w:r>
      <w:r w:rsidR="001B3180">
        <w:rPr>
          <w:lang w:eastAsia="zh-CN"/>
        </w:rPr>
        <w:t xml:space="preserve"> to enforce network controlled S-NSSAI de-registration and PDU session release for S-NSSAIs subject to network control.</w:t>
      </w:r>
    </w:p>
    <w:p w14:paraId="29863CB1" w14:textId="47A20626" w:rsidR="00472AE3" w:rsidRDefault="00472AE3" w:rsidP="00472AE3">
      <w:pPr>
        <w:rPr>
          <w:lang w:eastAsia="zh-CN"/>
        </w:rPr>
      </w:pPr>
      <w:r>
        <w:rPr>
          <w:lang w:eastAsia="zh-CN"/>
        </w:rPr>
        <w:t>For CT6</w:t>
      </w:r>
      <w:r w:rsidRPr="002B1856">
        <w:rPr>
          <w:lang w:eastAsia="zh-CN"/>
        </w:rPr>
        <w:t>, the expected work includes:</w:t>
      </w:r>
    </w:p>
    <w:p w14:paraId="7E87B20C" w14:textId="11FEDDF0" w:rsidR="004A4676" w:rsidRPr="004A4676" w:rsidRDefault="00472AE3" w:rsidP="004C700B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Impacts on USIM to support enhanced slice-aware SoR information.</w:t>
      </w:r>
    </w:p>
    <w:p w14:paraId="36C6836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p w14:paraId="1E22C52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3F70" w:rsidRPr="00985DA2" w14:paraId="4FFC4C21" w14:textId="77777777" w:rsidTr="0084045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9D4F6A" w14:textId="77777777" w:rsidR="00103F70" w:rsidRPr="00985DA2" w:rsidRDefault="00103F70" w:rsidP="0084045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03F70" w:rsidRPr="00985DA2" w14:paraId="27939060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0177CA" w14:textId="77777777" w:rsidR="00103F70" w:rsidRPr="00985DA2" w:rsidRDefault="00103F70" w:rsidP="00840450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5D4624" w14:textId="77777777" w:rsidR="00103F70" w:rsidRPr="00985DA2" w:rsidRDefault="00103F70" w:rsidP="0084045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58B10B" w14:textId="77777777" w:rsidR="00103F70" w:rsidRPr="00985DA2" w:rsidRDefault="00103F70" w:rsidP="00840450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8C9DEE" w14:textId="77777777" w:rsidR="00103F70" w:rsidRPr="00985DA2" w:rsidRDefault="00103F70" w:rsidP="00840450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737C47" w:rsidRPr="00985DA2" w14:paraId="1A14C728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9F02" w14:textId="67AF181D" w:rsidR="00737C47" w:rsidRPr="00C63690" w:rsidRDefault="00737C47" w:rsidP="00737C47">
            <w:pPr>
              <w:rPr>
                <w:lang w:eastAsia="zh-CN"/>
              </w:rPr>
            </w:pPr>
            <w:r>
              <w:rPr>
                <w:lang w:eastAsia="zh-CN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C18F" w14:textId="15179BF3" w:rsidR="00737C47" w:rsidRDefault="00737C47" w:rsidP="00737C47">
            <w:pPr>
              <w:rPr>
                <w:lang w:eastAsia="zh-CN"/>
              </w:rPr>
            </w:pPr>
            <w:r>
              <w:rPr>
                <w:lang w:eastAsia="zh-CN"/>
              </w:rPr>
              <w:t>Enhancement</w:t>
            </w:r>
            <w:r w:rsidRPr="005136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on</w:t>
            </w:r>
            <w:r w:rsidRPr="005136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SoR mechanism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3669" w14:textId="64A92327" w:rsidR="00737C47" w:rsidRPr="0073393B" w:rsidRDefault="00737C47" w:rsidP="00737C47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1B1B" w14:textId="47B66C01" w:rsidR="00737C47" w:rsidRPr="00C63690" w:rsidRDefault="00737C47" w:rsidP="00737C47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E178FE" w:rsidRPr="00985DA2" w14:paraId="741F7C67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2843" w14:textId="77777777" w:rsidR="00E178FE" w:rsidRPr="00C63690" w:rsidRDefault="00E178FE" w:rsidP="008B6D52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7F5C" w14:textId="77777777" w:rsidR="00E178FE" w:rsidRPr="00C63690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Enhancement</w:t>
            </w:r>
            <w:r w:rsidRPr="005136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on</w:t>
            </w:r>
            <w:r w:rsidRPr="0051367F">
              <w:rPr>
                <w:lang w:eastAsia="zh-CN"/>
              </w:rPr>
              <w:t xml:space="preserve"> NAS proced</w:t>
            </w:r>
            <w:r>
              <w:rPr>
                <w:lang w:eastAsia="zh-CN"/>
              </w:rPr>
              <w:t>ures and messages to support 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D147" w14:textId="77777777" w:rsidR="00E178FE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5701" w14:textId="77777777" w:rsidR="00E178FE" w:rsidRPr="00C63690" w:rsidRDefault="00E178FE" w:rsidP="008B6D52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737C47" w:rsidRPr="00985DA2" w14:paraId="2281FD77" w14:textId="77777777" w:rsidTr="00E002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CB50" w14:textId="0260104A" w:rsidR="00737C47" w:rsidRPr="00C63690" w:rsidRDefault="00737C47" w:rsidP="00E0023F">
            <w:pPr>
              <w:rPr>
                <w:lang w:eastAsia="zh-CN"/>
              </w:rPr>
            </w:pPr>
            <w:r>
              <w:rPr>
                <w:lang w:eastAsia="zh-CN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7CE0" w14:textId="590C5781" w:rsidR="00737C47" w:rsidRDefault="009316B0" w:rsidP="00E0023F">
            <w:p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 w:rsidR="00737C47">
              <w:rPr>
                <w:lang w:eastAsia="zh-CN"/>
              </w:rPr>
              <w:t>nhancement</w:t>
            </w:r>
            <w:r w:rsidR="00737C47" w:rsidRPr="0051367F">
              <w:rPr>
                <w:lang w:eastAsia="zh-CN"/>
              </w:rPr>
              <w:t xml:space="preserve"> </w:t>
            </w:r>
            <w:r w:rsidR="00737C47">
              <w:rPr>
                <w:lang w:eastAsia="zh-CN"/>
              </w:rPr>
              <w:t>on</w:t>
            </w:r>
            <w:r w:rsidR="00737C47" w:rsidRPr="005136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URSP rules</w:t>
            </w:r>
            <w:r w:rsidR="00737C47">
              <w:rPr>
                <w:lang w:eastAsia="zh-CN"/>
              </w:rPr>
              <w:t xml:space="preserve"> to support the stated objective</w:t>
            </w:r>
            <w:r w:rsidR="00286205">
              <w:rPr>
                <w:lang w:eastAsia="zh-CN"/>
              </w:rPr>
              <w:t>s</w:t>
            </w:r>
            <w:r w:rsidR="00737C47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7BC8" w14:textId="77777777" w:rsidR="00737C47" w:rsidRPr="0073393B" w:rsidRDefault="00737C47" w:rsidP="00E0023F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A2C3" w14:textId="77777777" w:rsidR="00737C47" w:rsidRPr="00C63690" w:rsidRDefault="00737C47" w:rsidP="00E0023F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606002" w:rsidRPr="00985DA2" w14:paraId="4E700062" w14:textId="77777777" w:rsidTr="00E002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C6E1" w14:textId="098549A3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8221" w14:textId="5A0EA350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SMF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DE0A" w14:textId="395706A7" w:rsidR="00606002" w:rsidRPr="0073393B" w:rsidRDefault="00606002" w:rsidP="0060600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0C5C" w14:textId="5AA71673" w:rsidR="00606002" w:rsidRPr="00C63690" w:rsidRDefault="00606002" w:rsidP="0060600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11B5E33F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9032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C4C6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UDM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CE74" w14:textId="77777777" w:rsidR="00E178FE" w:rsidRPr="0073393B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E89F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3DB2067F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3E71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5AE2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extension of UDR data model to support the </w:t>
            </w:r>
            <w:r>
              <w:rPr>
                <w:lang w:eastAsia="zh-CN"/>
              </w:rPr>
              <w:t>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3DCF" w14:textId="77777777" w:rsidR="00E178FE" w:rsidRPr="0073393B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0066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39EB4E06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A679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6212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AUSF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3EE1" w14:textId="77777777" w:rsidR="00E178FE" w:rsidRPr="0073393B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1EC6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1AD57634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A12A" w14:textId="77777777" w:rsidR="00E178FE" w:rsidRPr="00C63690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A518" w14:textId="77777777" w:rsidR="00E178FE" w:rsidRPr="00C63690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Potential enhancement on NSACF registration and discovery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6596" w14:textId="77777777" w:rsidR="00E178FE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D320" w14:textId="77777777" w:rsidR="00E178FE" w:rsidRPr="00C63690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065E8ED5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45E5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6A55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AMF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40BB" w14:textId="77777777" w:rsidR="00E178FE" w:rsidRPr="0073393B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1789" w14:textId="77777777" w:rsidR="00E178FE" w:rsidRPr="00C63690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606002" w:rsidRPr="00985DA2" w14:paraId="0CB1C746" w14:textId="77777777" w:rsidTr="00E002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1C9C" w14:textId="0ABFC695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992A" w14:textId="4D7A8A6B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NSSF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A9E9" w14:textId="70869688" w:rsidR="00606002" w:rsidRPr="0073393B" w:rsidRDefault="00606002" w:rsidP="0060600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3EB1" w14:textId="7649C921" w:rsidR="00606002" w:rsidRPr="00C63690" w:rsidRDefault="00606002" w:rsidP="0060600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56D01740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41C1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4A28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Potential enhancement on NSACF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871F" w14:textId="77777777" w:rsidR="00E178FE" w:rsidRPr="00F53A75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78A4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25810A8E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75C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2809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SoR-AF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C599" w14:textId="77777777" w:rsidR="00E178FE" w:rsidRPr="0073393B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60BD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606002" w:rsidRPr="00985DA2" w14:paraId="30B7E32B" w14:textId="77777777" w:rsidTr="00E002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48B9" w14:textId="5D60DA6B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8BD8" w14:textId="4359CE42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UPF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9E81" w14:textId="1B6B3D2C" w:rsidR="00606002" w:rsidRPr="0073393B" w:rsidRDefault="00606002" w:rsidP="0060600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AE2D" w14:textId="7C16779B" w:rsidR="00606002" w:rsidRPr="00C63690" w:rsidRDefault="00606002" w:rsidP="0060600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911626" w:rsidRPr="00985DA2" w14:paraId="180CCDBB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BE48" w14:textId="5600B938" w:rsidR="00911626" w:rsidRPr="00C63690" w:rsidRDefault="00D0298A" w:rsidP="00911626">
            <w:pPr>
              <w:rPr>
                <w:lang w:eastAsia="zh-CN"/>
              </w:rPr>
            </w:pPr>
            <w:r w:rsidRPr="00D0298A">
              <w:rPr>
                <w:lang w:eastAsia="zh-CN"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B8D5" w14:textId="74824835" w:rsidR="00911626" w:rsidRPr="00C63690" w:rsidRDefault="00D0298A" w:rsidP="00D0298A">
            <w:r>
              <w:rPr>
                <w:lang w:eastAsia="zh-CN"/>
              </w:rPr>
              <w:t>Potential enhancement on AM policy to support the stated objective</w:t>
            </w:r>
            <w:r w:rsidR="00E178FE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93B4" w14:textId="30579DB2" w:rsidR="00911626" w:rsidRDefault="00D0298A" w:rsidP="00911626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2F71" w14:textId="77777777" w:rsidR="00911626" w:rsidRPr="00C63690" w:rsidRDefault="00911626" w:rsidP="00911626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911626" w:rsidRPr="00985DA2" w14:paraId="783791C3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43F1" w14:textId="7419B5A5" w:rsidR="00911626" w:rsidRDefault="00D0298A" w:rsidP="00911626">
            <w:pPr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598E" w14:textId="45191E8D" w:rsidR="00911626" w:rsidDel="00E61088" w:rsidRDefault="00D0298A" w:rsidP="00D0298A">
            <w:r>
              <w:rPr>
                <w:lang w:eastAsia="zh-CN"/>
              </w:rPr>
              <w:t>Potential enhancement on SM policy to support the stated objective</w:t>
            </w:r>
            <w:r w:rsidR="00E178FE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70BB" w14:textId="18FFA87C" w:rsidR="00911626" w:rsidRPr="00F53A75" w:rsidRDefault="00D0298A" w:rsidP="00911626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8F19" w14:textId="77777777" w:rsidR="00911626" w:rsidRPr="00C77983" w:rsidRDefault="00911626" w:rsidP="00911626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D0298A" w:rsidRPr="00985DA2" w14:paraId="2FCF6485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63C7" w14:textId="1080B8C6" w:rsidR="00D0298A" w:rsidRDefault="00D0298A" w:rsidP="00D0298A">
            <w:pPr>
              <w:rPr>
                <w:lang w:eastAsia="zh-CN"/>
              </w:rPr>
            </w:pPr>
            <w:r w:rsidRPr="00D0298A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8EE7" w14:textId="6FB5E674" w:rsidR="00D0298A" w:rsidRDefault="00D0298A" w:rsidP="00D0298A">
            <w:pPr>
              <w:rPr>
                <w:lang w:eastAsia="zh-CN"/>
              </w:rPr>
            </w:pPr>
            <w:r>
              <w:rPr>
                <w:lang w:eastAsia="zh-CN"/>
              </w:rPr>
              <w:t>Potential enhancement on UE policy to support the stated objective</w:t>
            </w:r>
            <w:r w:rsidR="00E178FE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03F1" w14:textId="26FB88EC" w:rsidR="00D0298A" w:rsidRPr="0073393B" w:rsidRDefault="00D0298A" w:rsidP="00D0298A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0E18" w14:textId="1AC0880D" w:rsidR="00D0298A" w:rsidRPr="00C77983" w:rsidRDefault="00D0298A" w:rsidP="00D0298A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6626AB" w:rsidRPr="00985DA2" w14:paraId="4D70FC74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9A78" w14:textId="71DC833D" w:rsidR="006626AB" w:rsidRPr="00D0298A" w:rsidRDefault="006626AB" w:rsidP="006626AB">
            <w:pPr>
              <w:rPr>
                <w:lang w:eastAsia="zh-CN"/>
              </w:rPr>
            </w:pPr>
            <w:r w:rsidRPr="004A6452">
              <w:rPr>
                <w:iCs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D49F" w14:textId="6866B631" w:rsidR="006626AB" w:rsidRDefault="006626AB" w:rsidP="006626AB">
            <w:pPr>
              <w:rPr>
                <w:lang w:eastAsia="zh-CN"/>
              </w:rPr>
            </w:pPr>
            <w:r w:rsidRPr="004A6452">
              <w:rPr>
                <w:iCs/>
              </w:rPr>
              <w:t xml:space="preserve">Possible impacts to support </w:t>
            </w:r>
            <w:r w:rsidRPr="00D9206F">
              <w:rPr>
                <w:iCs/>
              </w:rPr>
              <w:t>enhanced slice-aware SoR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A83D" w14:textId="53CC054B" w:rsidR="006626AB" w:rsidRPr="0073393B" w:rsidRDefault="006626AB" w:rsidP="006626AB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E2C8" w14:textId="54F4023C" w:rsidR="006626AB" w:rsidRPr="00C77983" w:rsidRDefault="006626AB" w:rsidP="006626AB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6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6626AB" w:rsidRPr="00985DA2" w14:paraId="355CBB82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12BB" w14:textId="2FC4800E" w:rsidR="006626AB" w:rsidRPr="004A6452" w:rsidRDefault="006626AB" w:rsidP="006626AB">
            <w:pPr>
              <w:rPr>
                <w:iCs/>
              </w:rPr>
            </w:pPr>
            <w:r w:rsidRPr="004A6452">
              <w:rPr>
                <w:iCs/>
              </w:rPr>
              <w:lastRenderedPageBreak/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3A1E" w14:textId="1808AAD2" w:rsidR="006626AB" w:rsidRPr="004A6452" w:rsidRDefault="006626AB" w:rsidP="006626AB">
            <w:pPr>
              <w:rPr>
                <w:iCs/>
              </w:rPr>
            </w:pPr>
            <w:r w:rsidRPr="004A6452">
              <w:rPr>
                <w:iCs/>
              </w:rPr>
              <w:t xml:space="preserve">Possible impacts to support </w:t>
            </w:r>
            <w:r w:rsidRPr="00D9206F">
              <w:rPr>
                <w:iCs/>
              </w:rPr>
              <w:t>enhanced slice-aware SoR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74DA" w14:textId="10461980" w:rsidR="006626AB" w:rsidRPr="0073393B" w:rsidRDefault="006626AB" w:rsidP="006626AB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B4DF" w14:textId="6C4D0CDA" w:rsidR="006626AB" w:rsidRPr="00C77983" w:rsidRDefault="006626AB" w:rsidP="006626AB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6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14:paraId="35E29A05" w14:textId="77777777" w:rsidR="00C4305E" w:rsidRDefault="00C4305E" w:rsidP="00C4305E"/>
    <w:p w14:paraId="513B72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AF28A3" w14:textId="01C91A0E" w:rsidR="001A12BD" w:rsidRPr="00B9541B" w:rsidRDefault="00E25E61" w:rsidP="001A12BD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 w:rsidR="001A12BD">
        <w:t xml:space="preserve">, ZTE, </w:t>
      </w:r>
      <w:r w:rsidR="00886AD7" w:rsidRPr="00886AD7">
        <w:t>wang.menghan@zte.com.cn</w:t>
      </w:r>
    </w:p>
    <w:p w14:paraId="0AB6E81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5F232A4" w14:textId="6EAFD7D0" w:rsidR="00FD18E7" w:rsidRPr="00A41C51" w:rsidRDefault="00493A73" w:rsidP="00FD18E7">
      <w:pPr>
        <w:ind w:right="-99"/>
        <w:rPr>
          <w:lang w:val="en-US" w:eastAsia="zh-CN"/>
        </w:rPr>
      </w:pPr>
      <w:r w:rsidRPr="00B9541B">
        <w:t>CT</w:t>
      </w:r>
      <w:r w:rsidR="00633004">
        <w:rPr>
          <w:lang w:eastAsia="zh-CN"/>
        </w:rPr>
        <w:t>1</w:t>
      </w:r>
    </w:p>
    <w:p w14:paraId="578D7C38" w14:textId="77777777" w:rsidR="00557B2E" w:rsidRPr="00557B2E" w:rsidRDefault="00557B2E" w:rsidP="009870A7">
      <w:pPr>
        <w:spacing w:after="0"/>
        <w:ind w:left="1134" w:right="-96"/>
      </w:pPr>
    </w:p>
    <w:p w14:paraId="69E3447C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FD85CE7" w14:textId="1851E2CA" w:rsidR="00633004" w:rsidRPr="009F1F9E" w:rsidRDefault="005B0A51" w:rsidP="00633004">
      <w:r>
        <w:t>None</w:t>
      </w:r>
    </w:p>
    <w:p w14:paraId="4E380F16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7A7971B" w14:textId="77777777" w:rsidR="0033027D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</w:tblGrid>
      <w:tr w:rsidR="00047955" w:rsidRPr="003510F8" w14:paraId="2BD849A1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35CD806" w14:textId="77777777" w:rsidR="00047955" w:rsidRPr="003510F8" w:rsidRDefault="00047955" w:rsidP="00592A46">
            <w:pPr>
              <w:pStyle w:val="TAL"/>
            </w:pPr>
            <w:r w:rsidRPr="003510F8">
              <w:t>ZTE</w:t>
            </w:r>
          </w:p>
        </w:tc>
      </w:tr>
      <w:tr w:rsidR="00047955" w:rsidRPr="003510F8" w14:paraId="03526E1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8D6B19" w14:textId="77777777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906718" w:rsidRPr="003510F8" w14:paraId="6C9114D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F6764C0" w14:textId="44CB87A2" w:rsidR="00906718" w:rsidRPr="008F2880" w:rsidRDefault="00906718" w:rsidP="009067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906718" w:rsidRPr="003510F8" w14:paraId="2306FC4F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1743AF7" w14:textId="4F1F2133" w:rsidR="00906718" w:rsidRDefault="00906718" w:rsidP="009067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906718" w:rsidRPr="003510F8" w14:paraId="0A45D0D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4DA002F" w14:textId="10F2F54A" w:rsidR="00906718" w:rsidRPr="008F2880" w:rsidRDefault="00906718" w:rsidP="009067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906718" w14:paraId="34FB829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0A21490" w14:textId="53B8CA02" w:rsidR="00906718" w:rsidRPr="00D6745A" w:rsidRDefault="00906718" w:rsidP="009067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906718" w14:paraId="7C3024B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0C978E7" w14:textId="622CF2F2" w:rsidR="00906718" w:rsidRDefault="00906718" w:rsidP="009067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A2472A" w14:paraId="4FA4A160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75EEC86" w14:textId="2C1B451D" w:rsidR="00A2472A" w:rsidRDefault="00A2472A" w:rsidP="00906718">
            <w:pPr>
              <w:pStyle w:val="TAL"/>
              <w:rPr>
                <w:lang w:eastAsia="zh-CN"/>
              </w:rPr>
            </w:pPr>
            <w:r w:rsidRPr="00A2472A">
              <w:rPr>
                <w:lang w:eastAsia="zh-CN"/>
              </w:rPr>
              <w:t>LG Electronics</w:t>
            </w:r>
          </w:p>
        </w:tc>
      </w:tr>
      <w:tr w:rsidR="00B16A72" w14:paraId="0826295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AABB406" w14:textId="1B73BE72" w:rsidR="00B16A72" w:rsidRPr="00A2472A" w:rsidRDefault="00B16A72" w:rsidP="00906718">
            <w:pPr>
              <w:pStyle w:val="TAL"/>
              <w:rPr>
                <w:lang w:eastAsia="zh-CN"/>
              </w:rPr>
            </w:pPr>
            <w:r w:rsidRPr="00B16A72">
              <w:rPr>
                <w:lang w:eastAsia="zh-CN"/>
              </w:rPr>
              <w:t>NTT DOCOMO</w:t>
            </w:r>
          </w:p>
        </w:tc>
      </w:tr>
      <w:tr w:rsidR="00AA293B" w14:paraId="5D0DBE6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EA1B79C" w14:textId="26F0DD40" w:rsidR="00AA293B" w:rsidRPr="00B16A72" w:rsidRDefault="00AA293B" w:rsidP="00906718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</w:tbl>
    <w:p w14:paraId="290E918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Hannah-ZTE" w:date="2022-10-20T09:47:00Z" w:initials="MSOffice">
    <w:p w14:paraId="3DA22741" w14:textId="01A7A481" w:rsidR="00BB70FD" w:rsidRDefault="00BB70FD">
      <w:pPr>
        <w:pStyle w:val="a7"/>
        <w:rPr>
          <w:lang w:eastAsia="zh-CN"/>
        </w:rPr>
      </w:pPr>
      <w:r>
        <w:rPr>
          <w:rStyle w:val="a6"/>
        </w:rPr>
        <w:annotationRef/>
      </w:r>
      <w:r>
        <w:rPr>
          <w:rFonts w:hint="eastAsia"/>
          <w:lang w:eastAsia="zh-CN"/>
        </w:rPr>
        <w:t>TBD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DA2274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DA22741" w16cid:durableId="271760A9"/>
  <w16cid:commentId w16cid:paraId="59C84C94" w16cid:durableId="2717AB2F"/>
  <w16cid:commentId w16cid:paraId="4480CAF4" w16cid:durableId="2717D0D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89DB32" w14:textId="77777777" w:rsidR="00B737D7" w:rsidRDefault="00B737D7">
      <w:r>
        <w:separator/>
      </w:r>
    </w:p>
  </w:endnote>
  <w:endnote w:type="continuationSeparator" w:id="0">
    <w:p w14:paraId="19CF212C" w14:textId="77777777" w:rsidR="00B737D7" w:rsidRDefault="00B7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18C3B2" w14:textId="77777777" w:rsidR="00B737D7" w:rsidRDefault="00B737D7">
      <w:r>
        <w:separator/>
      </w:r>
    </w:p>
  </w:footnote>
  <w:footnote w:type="continuationSeparator" w:id="0">
    <w:p w14:paraId="45E482BB" w14:textId="77777777" w:rsidR="00B737D7" w:rsidRDefault="00B7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625"/>
    <w:rsid w:val="00006EF7"/>
    <w:rsid w:val="00011074"/>
    <w:rsid w:val="0001220A"/>
    <w:rsid w:val="000132D1"/>
    <w:rsid w:val="000205C5"/>
    <w:rsid w:val="00025316"/>
    <w:rsid w:val="00034D2C"/>
    <w:rsid w:val="00037C06"/>
    <w:rsid w:val="00042E59"/>
    <w:rsid w:val="00044DAE"/>
    <w:rsid w:val="00047955"/>
    <w:rsid w:val="00052BF8"/>
    <w:rsid w:val="00057116"/>
    <w:rsid w:val="00057ABB"/>
    <w:rsid w:val="00063B5B"/>
    <w:rsid w:val="00064120"/>
    <w:rsid w:val="00064CB2"/>
    <w:rsid w:val="00066954"/>
    <w:rsid w:val="00067741"/>
    <w:rsid w:val="00072A56"/>
    <w:rsid w:val="00073EF0"/>
    <w:rsid w:val="00077C9D"/>
    <w:rsid w:val="000814CF"/>
    <w:rsid w:val="00082B80"/>
    <w:rsid w:val="00082CCB"/>
    <w:rsid w:val="0008562D"/>
    <w:rsid w:val="000A3125"/>
    <w:rsid w:val="000A491A"/>
    <w:rsid w:val="000A6A61"/>
    <w:rsid w:val="000B0519"/>
    <w:rsid w:val="000B1ABD"/>
    <w:rsid w:val="000B58D6"/>
    <w:rsid w:val="000B61FD"/>
    <w:rsid w:val="000B6F39"/>
    <w:rsid w:val="000C0BF7"/>
    <w:rsid w:val="000C5FE3"/>
    <w:rsid w:val="000C7079"/>
    <w:rsid w:val="000D122A"/>
    <w:rsid w:val="000E52B2"/>
    <w:rsid w:val="000E55AD"/>
    <w:rsid w:val="000E630D"/>
    <w:rsid w:val="000F6D28"/>
    <w:rsid w:val="001001BD"/>
    <w:rsid w:val="001007F0"/>
    <w:rsid w:val="00102222"/>
    <w:rsid w:val="00103F70"/>
    <w:rsid w:val="0011056F"/>
    <w:rsid w:val="00120541"/>
    <w:rsid w:val="001211F3"/>
    <w:rsid w:val="00127B5D"/>
    <w:rsid w:val="00133220"/>
    <w:rsid w:val="00137073"/>
    <w:rsid w:val="001400B3"/>
    <w:rsid w:val="00142DED"/>
    <w:rsid w:val="00157E3F"/>
    <w:rsid w:val="001600BD"/>
    <w:rsid w:val="001703D4"/>
    <w:rsid w:val="00173998"/>
    <w:rsid w:val="00174617"/>
    <w:rsid w:val="00174701"/>
    <w:rsid w:val="001759A7"/>
    <w:rsid w:val="00182019"/>
    <w:rsid w:val="0018389E"/>
    <w:rsid w:val="001927EB"/>
    <w:rsid w:val="0019602C"/>
    <w:rsid w:val="001A12BD"/>
    <w:rsid w:val="001A4192"/>
    <w:rsid w:val="001A5675"/>
    <w:rsid w:val="001B2F9B"/>
    <w:rsid w:val="001B3180"/>
    <w:rsid w:val="001B33B6"/>
    <w:rsid w:val="001C0599"/>
    <w:rsid w:val="001C5C86"/>
    <w:rsid w:val="001C718D"/>
    <w:rsid w:val="001D1393"/>
    <w:rsid w:val="001E0F80"/>
    <w:rsid w:val="001E14C4"/>
    <w:rsid w:val="001E5D4A"/>
    <w:rsid w:val="001F52D4"/>
    <w:rsid w:val="001F7EB4"/>
    <w:rsid w:val="002000C2"/>
    <w:rsid w:val="00204D4C"/>
    <w:rsid w:val="00205F25"/>
    <w:rsid w:val="0021471D"/>
    <w:rsid w:val="00220EB8"/>
    <w:rsid w:val="00221B1E"/>
    <w:rsid w:val="00222578"/>
    <w:rsid w:val="00224B7B"/>
    <w:rsid w:val="0023200A"/>
    <w:rsid w:val="00232428"/>
    <w:rsid w:val="00235B4A"/>
    <w:rsid w:val="00240DCD"/>
    <w:rsid w:val="002420E2"/>
    <w:rsid w:val="0024321C"/>
    <w:rsid w:val="00245433"/>
    <w:rsid w:val="002472FB"/>
    <w:rsid w:val="0024786B"/>
    <w:rsid w:val="00251D80"/>
    <w:rsid w:val="00254FB5"/>
    <w:rsid w:val="002640E5"/>
    <w:rsid w:val="0026436F"/>
    <w:rsid w:val="0026606E"/>
    <w:rsid w:val="00267298"/>
    <w:rsid w:val="00271C78"/>
    <w:rsid w:val="00276403"/>
    <w:rsid w:val="00286205"/>
    <w:rsid w:val="0029213E"/>
    <w:rsid w:val="002946F5"/>
    <w:rsid w:val="00295028"/>
    <w:rsid w:val="00295DD5"/>
    <w:rsid w:val="002A2425"/>
    <w:rsid w:val="002B1856"/>
    <w:rsid w:val="002B1876"/>
    <w:rsid w:val="002C1017"/>
    <w:rsid w:val="002C1C50"/>
    <w:rsid w:val="002C7BAF"/>
    <w:rsid w:val="002D3357"/>
    <w:rsid w:val="002D5B81"/>
    <w:rsid w:val="002E5A95"/>
    <w:rsid w:val="002E6A7D"/>
    <w:rsid w:val="002E7A9E"/>
    <w:rsid w:val="002F3C41"/>
    <w:rsid w:val="002F6C5C"/>
    <w:rsid w:val="0030045C"/>
    <w:rsid w:val="00300963"/>
    <w:rsid w:val="0030620C"/>
    <w:rsid w:val="003205AD"/>
    <w:rsid w:val="0033027D"/>
    <w:rsid w:val="0033162B"/>
    <w:rsid w:val="003346D2"/>
    <w:rsid w:val="00335FB2"/>
    <w:rsid w:val="0034151F"/>
    <w:rsid w:val="00342E5A"/>
    <w:rsid w:val="00344158"/>
    <w:rsid w:val="00345777"/>
    <w:rsid w:val="00347B74"/>
    <w:rsid w:val="00355CB6"/>
    <w:rsid w:val="00360A0D"/>
    <w:rsid w:val="003642EB"/>
    <w:rsid w:val="00366257"/>
    <w:rsid w:val="00373589"/>
    <w:rsid w:val="00383808"/>
    <w:rsid w:val="0038516D"/>
    <w:rsid w:val="00386020"/>
    <w:rsid w:val="003869D7"/>
    <w:rsid w:val="003933AC"/>
    <w:rsid w:val="00393FE5"/>
    <w:rsid w:val="003A08AA"/>
    <w:rsid w:val="003A1EB0"/>
    <w:rsid w:val="003A2353"/>
    <w:rsid w:val="003A43EF"/>
    <w:rsid w:val="003B4185"/>
    <w:rsid w:val="003B65A5"/>
    <w:rsid w:val="003C0F14"/>
    <w:rsid w:val="003C2DA6"/>
    <w:rsid w:val="003C5E7C"/>
    <w:rsid w:val="003C6DA6"/>
    <w:rsid w:val="003D1798"/>
    <w:rsid w:val="003D2781"/>
    <w:rsid w:val="003D62A9"/>
    <w:rsid w:val="003E1EEF"/>
    <w:rsid w:val="003E546D"/>
    <w:rsid w:val="003F04C7"/>
    <w:rsid w:val="003F268E"/>
    <w:rsid w:val="003F5596"/>
    <w:rsid w:val="003F57C0"/>
    <w:rsid w:val="003F7142"/>
    <w:rsid w:val="003F7B3D"/>
    <w:rsid w:val="004069C5"/>
    <w:rsid w:val="00411698"/>
    <w:rsid w:val="00414164"/>
    <w:rsid w:val="004147FF"/>
    <w:rsid w:val="00416962"/>
    <w:rsid w:val="0041789B"/>
    <w:rsid w:val="004260A5"/>
    <w:rsid w:val="00432283"/>
    <w:rsid w:val="00436CB0"/>
    <w:rsid w:val="0043745F"/>
    <w:rsid w:val="00437F58"/>
    <w:rsid w:val="0044029F"/>
    <w:rsid w:val="00440BC9"/>
    <w:rsid w:val="004438B7"/>
    <w:rsid w:val="00444059"/>
    <w:rsid w:val="00454609"/>
    <w:rsid w:val="00455DE4"/>
    <w:rsid w:val="00457EFE"/>
    <w:rsid w:val="00466EE0"/>
    <w:rsid w:val="00467069"/>
    <w:rsid w:val="00470A0A"/>
    <w:rsid w:val="00472AE3"/>
    <w:rsid w:val="004777AE"/>
    <w:rsid w:val="0048267C"/>
    <w:rsid w:val="0048436D"/>
    <w:rsid w:val="004876B9"/>
    <w:rsid w:val="00493A73"/>
    <w:rsid w:val="00493A79"/>
    <w:rsid w:val="0049441D"/>
    <w:rsid w:val="00495429"/>
    <w:rsid w:val="00495840"/>
    <w:rsid w:val="004A40BE"/>
    <w:rsid w:val="004A4676"/>
    <w:rsid w:val="004A6A60"/>
    <w:rsid w:val="004B072D"/>
    <w:rsid w:val="004B18D0"/>
    <w:rsid w:val="004C634D"/>
    <w:rsid w:val="004C700B"/>
    <w:rsid w:val="004C7CE5"/>
    <w:rsid w:val="004D24B9"/>
    <w:rsid w:val="004D5642"/>
    <w:rsid w:val="004E2737"/>
    <w:rsid w:val="004E2CE2"/>
    <w:rsid w:val="004E5172"/>
    <w:rsid w:val="004E66E8"/>
    <w:rsid w:val="004E6F8A"/>
    <w:rsid w:val="004F226F"/>
    <w:rsid w:val="004F772E"/>
    <w:rsid w:val="00502CD2"/>
    <w:rsid w:val="00504BD9"/>
    <w:rsid w:val="00504E33"/>
    <w:rsid w:val="0051367F"/>
    <w:rsid w:val="00513BC6"/>
    <w:rsid w:val="0051696D"/>
    <w:rsid w:val="00520753"/>
    <w:rsid w:val="005207CE"/>
    <w:rsid w:val="00524486"/>
    <w:rsid w:val="00525106"/>
    <w:rsid w:val="00527E4C"/>
    <w:rsid w:val="005400B6"/>
    <w:rsid w:val="0055216E"/>
    <w:rsid w:val="00552C2C"/>
    <w:rsid w:val="00555375"/>
    <w:rsid w:val="005555B7"/>
    <w:rsid w:val="005562A8"/>
    <w:rsid w:val="005573BB"/>
    <w:rsid w:val="00557B2E"/>
    <w:rsid w:val="00561121"/>
    <w:rsid w:val="00561267"/>
    <w:rsid w:val="00565FDD"/>
    <w:rsid w:val="00571E3F"/>
    <w:rsid w:val="005729B4"/>
    <w:rsid w:val="00573449"/>
    <w:rsid w:val="00574059"/>
    <w:rsid w:val="0058358F"/>
    <w:rsid w:val="00585B52"/>
    <w:rsid w:val="00586951"/>
    <w:rsid w:val="005877C0"/>
    <w:rsid w:val="00590087"/>
    <w:rsid w:val="00592A46"/>
    <w:rsid w:val="005A032D"/>
    <w:rsid w:val="005B0A51"/>
    <w:rsid w:val="005C29F7"/>
    <w:rsid w:val="005C474D"/>
    <w:rsid w:val="005C4F58"/>
    <w:rsid w:val="005C5E8D"/>
    <w:rsid w:val="005C78F2"/>
    <w:rsid w:val="005D04D1"/>
    <w:rsid w:val="005D057C"/>
    <w:rsid w:val="005D07E2"/>
    <w:rsid w:val="005D3FEC"/>
    <w:rsid w:val="005D44BE"/>
    <w:rsid w:val="005E088B"/>
    <w:rsid w:val="005F2D14"/>
    <w:rsid w:val="00601230"/>
    <w:rsid w:val="00606002"/>
    <w:rsid w:val="00607204"/>
    <w:rsid w:val="0061053F"/>
    <w:rsid w:val="00611EC4"/>
    <w:rsid w:val="00612542"/>
    <w:rsid w:val="006146D2"/>
    <w:rsid w:val="00620B3F"/>
    <w:rsid w:val="0062212E"/>
    <w:rsid w:val="006239E7"/>
    <w:rsid w:val="006254C4"/>
    <w:rsid w:val="006323BE"/>
    <w:rsid w:val="00633004"/>
    <w:rsid w:val="0063360E"/>
    <w:rsid w:val="00636895"/>
    <w:rsid w:val="006418C6"/>
    <w:rsid w:val="00641ED8"/>
    <w:rsid w:val="00642B36"/>
    <w:rsid w:val="00642ED1"/>
    <w:rsid w:val="00643999"/>
    <w:rsid w:val="0065221E"/>
    <w:rsid w:val="006539E0"/>
    <w:rsid w:val="00654893"/>
    <w:rsid w:val="006550BB"/>
    <w:rsid w:val="0065526F"/>
    <w:rsid w:val="00656717"/>
    <w:rsid w:val="006612C3"/>
    <w:rsid w:val="006626AB"/>
    <w:rsid w:val="00662BB8"/>
    <w:rsid w:val="00663328"/>
    <w:rsid w:val="006633A4"/>
    <w:rsid w:val="00664BFC"/>
    <w:rsid w:val="00665066"/>
    <w:rsid w:val="00666FB9"/>
    <w:rsid w:val="00667CCB"/>
    <w:rsid w:val="006717BE"/>
    <w:rsid w:val="00671BBB"/>
    <w:rsid w:val="0067552D"/>
    <w:rsid w:val="00682237"/>
    <w:rsid w:val="00690482"/>
    <w:rsid w:val="00691F74"/>
    <w:rsid w:val="006A0EF8"/>
    <w:rsid w:val="006A45BA"/>
    <w:rsid w:val="006B4280"/>
    <w:rsid w:val="006B49FB"/>
    <w:rsid w:val="006B4B1C"/>
    <w:rsid w:val="006B6C33"/>
    <w:rsid w:val="006C4991"/>
    <w:rsid w:val="006D1613"/>
    <w:rsid w:val="006E0F19"/>
    <w:rsid w:val="006E1FDA"/>
    <w:rsid w:val="006E5E87"/>
    <w:rsid w:val="006E7AF7"/>
    <w:rsid w:val="006F313E"/>
    <w:rsid w:val="006F3DCF"/>
    <w:rsid w:val="00702289"/>
    <w:rsid w:val="00706A1A"/>
    <w:rsid w:val="00707673"/>
    <w:rsid w:val="007162BE"/>
    <w:rsid w:val="00722267"/>
    <w:rsid w:val="00725151"/>
    <w:rsid w:val="00731383"/>
    <w:rsid w:val="0073393B"/>
    <w:rsid w:val="00737C47"/>
    <w:rsid w:val="00740189"/>
    <w:rsid w:val="00740A87"/>
    <w:rsid w:val="00746F46"/>
    <w:rsid w:val="0075252A"/>
    <w:rsid w:val="0076026C"/>
    <w:rsid w:val="00764B84"/>
    <w:rsid w:val="00764C68"/>
    <w:rsid w:val="00765028"/>
    <w:rsid w:val="00766249"/>
    <w:rsid w:val="0078034D"/>
    <w:rsid w:val="00784CD8"/>
    <w:rsid w:val="00790BCC"/>
    <w:rsid w:val="00795CEE"/>
    <w:rsid w:val="00796F94"/>
    <w:rsid w:val="007974F5"/>
    <w:rsid w:val="007A182C"/>
    <w:rsid w:val="007A3E6A"/>
    <w:rsid w:val="007A5AA5"/>
    <w:rsid w:val="007A6136"/>
    <w:rsid w:val="007B0F49"/>
    <w:rsid w:val="007B71D4"/>
    <w:rsid w:val="007C5FAC"/>
    <w:rsid w:val="007C74A7"/>
    <w:rsid w:val="007C7E14"/>
    <w:rsid w:val="007D03D2"/>
    <w:rsid w:val="007D1AB2"/>
    <w:rsid w:val="007D36CF"/>
    <w:rsid w:val="007D3F77"/>
    <w:rsid w:val="007D422A"/>
    <w:rsid w:val="007E15EA"/>
    <w:rsid w:val="007F522E"/>
    <w:rsid w:val="007F7421"/>
    <w:rsid w:val="007F7C13"/>
    <w:rsid w:val="007F7C43"/>
    <w:rsid w:val="00801C3E"/>
    <w:rsid w:val="00801F7F"/>
    <w:rsid w:val="008040A9"/>
    <w:rsid w:val="00813C1F"/>
    <w:rsid w:val="00822CED"/>
    <w:rsid w:val="008244B2"/>
    <w:rsid w:val="008269C7"/>
    <w:rsid w:val="00832ED2"/>
    <w:rsid w:val="00833BC3"/>
    <w:rsid w:val="00834A60"/>
    <w:rsid w:val="008364D3"/>
    <w:rsid w:val="00863E89"/>
    <w:rsid w:val="0087026B"/>
    <w:rsid w:val="00870EA7"/>
    <w:rsid w:val="00872B3B"/>
    <w:rsid w:val="0088222A"/>
    <w:rsid w:val="008835FC"/>
    <w:rsid w:val="00883D88"/>
    <w:rsid w:val="00885755"/>
    <w:rsid w:val="00886AD7"/>
    <w:rsid w:val="00887B9B"/>
    <w:rsid w:val="008901F6"/>
    <w:rsid w:val="00896C03"/>
    <w:rsid w:val="008A0449"/>
    <w:rsid w:val="008A0ACD"/>
    <w:rsid w:val="008A181B"/>
    <w:rsid w:val="008A1B31"/>
    <w:rsid w:val="008A495D"/>
    <w:rsid w:val="008A76FD"/>
    <w:rsid w:val="008B114B"/>
    <w:rsid w:val="008B2D09"/>
    <w:rsid w:val="008B2E7D"/>
    <w:rsid w:val="008B519F"/>
    <w:rsid w:val="008C0E78"/>
    <w:rsid w:val="008C537F"/>
    <w:rsid w:val="008D4D1A"/>
    <w:rsid w:val="008D658B"/>
    <w:rsid w:val="008E57B2"/>
    <w:rsid w:val="008F184A"/>
    <w:rsid w:val="008F2880"/>
    <w:rsid w:val="00906718"/>
    <w:rsid w:val="00911626"/>
    <w:rsid w:val="00911EE0"/>
    <w:rsid w:val="009141A5"/>
    <w:rsid w:val="00922FCB"/>
    <w:rsid w:val="009240A1"/>
    <w:rsid w:val="00924F84"/>
    <w:rsid w:val="00926FFF"/>
    <w:rsid w:val="009316B0"/>
    <w:rsid w:val="00935CB0"/>
    <w:rsid w:val="009428A9"/>
    <w:rsid w:val="009437A2"/>
    <w:rsid w:val="00943984"/>
    <w:rsid w:val="00944B28"/>
    <w:rsid w:val="009557C1"/>
    <w:rsid w:val="00963358"/>
    <w:rsid w:val="0096705E"/>
    <w:rsid w:val="00967838"/>
    <w:rsid w:val="00982CD6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01B1"/>
    <w:rsid w:val="009B1936"/>
    <w:rsid w:val="009B493F"/>
    <w:rsid w:val="009C2977"/>
    <w:rsid w:val="009C2DCC"/>
    <w:rsid w:val="009D6998"/>
    <w:rsid w:val="009E0076"/>
    <w:rsid w:val="009E104E"/>
    <w:rsid w:val="009E6C21"/>
    <w:rsid w:val="009F7959"/>
    <w:rsid w:val="00A01CFF"/>
    <w:rsid w:val="00A05F67"/>
    <w:rsid w:val="00A07DBA"/>
    <w:rsid w:val="00A10064"/>
    <w:rsid w:val="00A10539"/>
    <w:rsid w:val="00A11D81"/>
    <w:rsid w:val="00A15763"/>
    <w:rsid w:val="00A17F79"/>
    <w:rsid w:val="00A226C6"/>
    <w:rsid w:val="00A2472A"/>
    <w:rsid w:val="00A27912"/>
    <w:rsid w:val="00A338A3"/>
    <w:rsid w:val="00A339CF"/>
    <w:rsid w:val="00A35110"/>
    <w:rsid w:val="00A36235"/>
    <w:rsid w:val="00A36378"/>
    <w:rsid w:val="00A40015"/>
    <w:rsid w:val="00A4158F"/>
    <w:rsid w:val="00A41C51"/>
    <w:rsid w:val="00A42794"/>
    <w:rsid w:val="00A47445"/>
    <w:rsid w:val="00A50781"/>
    <w:rsid w:val="00A565F0"/>
    <w:rsid w:val="00A6656B"/>
    <w:rsid w:val="00A70E1E"/>
    <w:rsid w:val="00A73257"/>
    <w:rsid w:val="00A816A1"/>
    <w:rsid w:val="00A83AD1"/>
    <w:rsid w:val="00A84FCE"/>
    <w:rsid w:val="00A8782D"/>
    <w:rsid w:val="00A9081F"/>
    <w:rsid w:val="00A9188C"/>
    <w:rsid w:val="00A97002"/>
    <w:rsid w:val="00A97A52"/>
    <w:rsid w:val="00AA0D6A"/>
    <w:rsid w:val="00AA293B"/>
    <w:rsid w:val="00AA70E3"/>
    <w:rsid w:val="00AB0402"/>
    <w:rsid w:val="00AB5464"/>
    <w:rsid w:val="00AB58BF"/>
    <w:rsid w:val="00AB5997"/>
    <w:rsid w:val="00AC4732"/>
    <w:rsid w:val="00AD0751"/>
    <w:rsid w:val="00AD77C4"/>
    <w:rsid w:val="00AE25BF"/>
    <w:rsid w:val="00AF0C13"/>
    <w:rsid w:val="00AF2B01"/>
    <w:rsid w:val="00AF383E"/>
    <w:rsid w:val="00B03AF5"/>
    <w:rsid w:val="00B03C01"/>
    <w:rsid w:val="00B05786"/>
    <w:rsid w:val="00B078D6"/>
    <w:rsid w:val="00B1248D"/>
    <w:rsid w:val="00B14709"/>
    <w:rsid w:val="00B16A72"/>
    <w:rsid w:val="00B216AA"/>
    <w:rsid w:val="00B2743D"/>
    <w:rsid w:val="00B2791F"/>
    <w:rsid w:val="00B3015C"/>
    <w:rsid w:val="00B3210B"/>
    <w:rsid w:val="00B344D8"/>
    <w:rsid w:val="00B3530D"/>
    <w:rsid w:val="00B419FD"/>
    <w:rsid w:val="00B46825"/>
    <w:rsid w:val="00B472B4"/>
    <w:rsid w:val="00B54C98"/>
    <w:rsid w:val="00B567D1"/>
    <w:rsid w:val="00B63633"/>
    <w:rsid w:val="00B737D7"/>
    <w:rsid w:val="00B73B4C"/>
    <w:rsid w:val="00B73F75"/>
    <w:rsid w:val="00B74BED"/>
    <w:rsid w:val="00B82DE2"/>
    <w:rsid w:val="00B8483E"/>
    <w:rsid w:val="00B85BBB"/>
    <w:rsid w:val="00B91D68"/>
    <w:rsid w:val="00B946CD"/>
    <w:rsid w:val="00B96481"/>
    <w:rsid w:val="00BA3A53"/>
    <w:rsid w:val="00BA3C54"/>
    <w:rsid w:val="00BA4095"/>
    <w:rsid w:val="00BA5B43"/>
    <w:rsid w:val="00BA6796"/>
    <w:rsid w:val="00BB5EBF"/>
    <w:rsid w:val="00BB70FD"/>
    <w:rsid w:val="00BC642A"/>
    <w:rsid w:val="00BD68A8"/>
    <w:rsid w:val="00BE2C8E"/>
    <w:rsid w:val="00BF2113"/>
    <w:rsid w:val="00BF7C9D"/>
    <w:rsid w:val="00C01E8C"/>
    <w:rsid w:val="00C02DF6"/>
    <w:rsid w:val="00C03E01"/>
    <w:rsid w:val="00C04D99"/>
    <w:rsid w:val="00C13601"/>
    <w:rsid w:val="00C13B15"/>
    <w:rsid w:val="00C15718"/>
    <w:rsid w:val="00C168E8"/>
    <w:rsid w:val="00C23582"/>
    <w:rsid w:val="00C23EEF"/>
    <w:rsid w:val="00C2724D"/>
    <w:rsid w:val="00C27A96"/>
    <w:rsid w:val="00C27CA9"/>
    <w:rsid w:val="00C317E7"/>
    <w:rsid w:val="00C33B0B"/>
    <w:rsid w:val="00C3799C"/>
    <w:rsid w:val="00C4305E"/>
    <w:rsid w:val="00C43D1E"/>
    <w:rsid w:val="00C44336"/>
    <w:rsid w:val="00C44FEC"/>
    <w:rsid w:val="00C46A1F"/>
    <w:rsid w:val="00C5033C"/>
    <w:rsid w:val="00C50F7C"/>
    <w:rsid w:val="00C51704"/>
    <w:rsid w:val="00C5591F"/>
    <w:rsid w:val="00C57C50"/>
    <w:rsid w:val="00C710ED"/>
    <w:rsid w:val="00C715CA"/>
    <w:rsid w:val="00C72406"/>
    <w:rsid w:val="00C7495D"/>
    <w:rsid w:val="00C77CE9"/>
    <w:rsid w:val="00C82F33"/>
    <w:rsid w:val="00C87412"/>
    <w:rsid w:val="00C9322A"/>
    <w:rsid w:val="00CA0968"/>
    <w:rsid w:val="00CA168E"/>
    <w:rsid w:val="00CB0647"/>
    <w:rsid w:val="00CB4236"/>
    <w:rsid w:val="00CC4F95"/>
    <w:rsid w:val="00CC72A4"/>
    <w:rsid w:val="00CD1C4D"/>
    <w:rsid w:val="00CD3153"/>
    <w:rsid w:val="00CD4F34"/>
    <w:rsid w:val="00CE14CE"/>
    <w:rsid w:val="00CE3CC1"/>
    <w:rsid w:val="00CF1AB2"/>
    <w:rsid w:val="00CF3405"/>
    <w:rsid w:val="00CF6810"/>
    <w:rsid w:val="00D00B2B"/>
    <w:rsid w:val="00D0298A"/>
    <w:rsid w:val="00D06117"/>
    <w:rsid w:val="00D17F6B"/>
    <w:rsid w:val="00D31CC8"/>
    <w:rsid w:val="00D32678"/>
    <w:rsid w:val="00D521C1"/>
    <w:rsid w:val="00D5301B"/>
    <w:rsid w:val="00D60D79"/>
    <w:rsid w:val="00D62F06"/>
    <w:rsid w:val="00D7117B"/>
    <w:rsid w:val="00D71F40"/>
    <w:rsid w:val="00D75252"/>
    <w:rsid w:val="00D77416"/>
    <w:rsid w:val="00D80FC6"/>
    <w:rsid w:val="00D87509"/>
    <w:rsid w:val="00D9206F"/>
    <w:rsid w:val="00D94039"/>
    <w:rsid w:val="00D948FF"/>
    <w:rsid w:val="00D94917"/>
    <w:rsid w:val="00D965D5"/>
    <w:rsid w:val="00D9727A"/>
    <w:rsid w:val="00DA060A"/>
    <w:rsid w:val="00DA74F3"/>
    <w:rsid w:val="00DB69F3"/>
    <w:rsid w:val="00DC086C"/>
    <w:rsid w:val="00DC4907"/>
    <w:rsid w:val="00DD017C"/>
    <w:rsid w:val="00DD397A"/>
    <w:rsid w:val="00DD58B7"/>
    <w:rsid w:val="00DD6699"/>
    <w:rsid w:val="00DE3EB9"/>
    <w:rsid w:val="00DE496C"/>
    <w:rsid w:val="00DE5076"/>
    <w:rsid w:val="00DF02BF"/>
    <w:rsid w:val="00DF07F0"/>
    <w:rsid w:val="00DF3A29"/>
    <w:rsid w:val="00DF681C"/>
    <w:rsid w:val="00E007C5"/>
    <w:rsid w:val="00E00DBF"/>
    <w:rsid w:val="00E0213F"/>
    <w:rsid w:val="00E033E0"/>
    <w:rsid w:val="00E1026B"/>
    <w:rsid w:val="00E1088C"/>
    <w:rsid w:val="00E13CB2"/>
    <w:rsid w:val="00E178FE"/>
    <w:rsid w:val="00E17E1D"/>
    <w:rsid w:val="00E209B9"/>
    <w:rsid w:val="00E20C37"/>
    <w:rsid w:val="00E25E61"/>
    <w:rsid w:val="00E51602"/>
    <w:rsid w:val="00E52C57"/>
    <w:rsid w:val="00E57E7D"/>
    <w:rsid w:val="00E711B2"/>
    <w:rsid w:val="00E72642"/>
    <w:rsid w:val="00E83A09"/>
    <w:rsid w:val="00E84CD8"/>
    <w:rsid w:val="00E8641E"/>
    <w:rsid w:val="00E90B85"/>
    <w:rsid w:val="00E91679"/>
    <w:rsid w:val="00E92452"/>
    <w:rsid w:val="00E94CC1"/>
    <w:rsid w:val="00E96431"/>
    <w:rsid w:val="00EA6942"/>
    <w:rsid w:val="00EA6D98"/>
    <w:rsid w:val="00EB43D1"/>
    <w:rsid w:val="00EB51F0"/>
    <w:rsid w:val="00EC3039"/>
    <w:rsid w:val="00EC5235"/>
    <w:rsid w:val="00ED2AFC"/>
    <w:rsid w:val="00ED2BD7"/>
    <w:rsid w:val="00ED2D51"/>
    <w:rsid w:val="00ED34AF"/>
    <w:rsid w:val="00ED6B03"/>
    <w:rsid w:val="00ED7A5B"/>
    <w:rsid w:val="00EF3B15"/>
    <w:rsid w:val="00F07C92"/>
    <w:rsid w:val="00F138AB"/>
    <w:rsid w:val="00F1486B"/>
    <w:rsid w:val="00F14B43"/>
    <w:rsid w:val="00F17C2F"/>
    <w:rsid w:val="00F203C7"/>
    <w:rsid w:val="00F215E2"/>
    <w:rsid w:val="00F21E3F"/>
    <w:rsid w:val="00F25BED"/>
    <w:rsid w:val="00F27486"/>
    <w:rsid w:val="00F27A1F"/>
    <w:rsid w:val="00F34301"/>
    <w:rsid w:val="00F349DD"/>
    <w:rsid w:val="00F35A4C"/>
    <w:rsid w:val="00F41A27"/>
    <w:rsid w:val="00F42B14"/>
    <w:rsid w:val="00F4338D"/>
    <w:rsid w:val="00F440D3"/>
    <w:rsid w:val="00F446AC"/>
    <w:rsid w:val="00F45AC1"/>
    <w:rsid w:val="00F46EAF"/>
    <w:rsid w:val="00F525CD"/>
    <w:rsid w:val="00F55F43"/>
    <w:rsid w:val="00F5774F"/>
    <w:rsid w:val="00F62688"/>
    <w:rsid w:val="00F76BE5"/>
    <w:rsid w:val="00F83D11"/>
    <w:rsid w:val="00F921F1"/>
    <w:rsid w:val="00FA69FA"/>
    <w:rsid w:val="00FB127E"/>
    <w:rsid w:val="00FB3898"/>
    <w:rsid w:val="00FB3C81"/>
    <w:rsid w:val="00FB67FD"/>
    <w:rsid w:val="00FC0804"/>
    <w:rsid w:val="00FC1C01"/>
    <w:rsid w:val="00FC2019"/>
    <w:rsid w:val="00FC3B6D"/>
    <w:rsid w:val="00FD18E7"/>
    <w:rsid w:val="00FD3A4E"/>
    <w:rsid w:val="00FD5D16"/>
    <w:rsid w:val="00FF1555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63F2E"/>
  <w15:docId w15:val="{4071190D-F443-455C-BE61-1DFBB4EF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45AC1"/>
    <w:pPr>
      <w:spacing w:before="180"/>
      <w:ind w:left="2693" w:hanging="2693"/>
    </w:pPr>
    <w:rPr>
      <w:b/>
    </w:rPr>
  </w:style>
  <w:style w:type="paragraph" w:styleId="10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45AC1"/>
    <w:pPr>
      <w:ind w:left="1701" w:hanging="1701"/>
    </w:pPr>
  </w:style>
  <w:style w:type="paragraph" w:styleId="40">
    <w:name w:val="toc 4"/>
    <w:basedOn w:val="30"/>
    <w:semiHidden/>
    <w:rsid w:val="00F45AC1"/>
    <w:pPr>
      <w:ind w:left="1418" w:hanging="1418"/>
    </w:pPr>
  </w:style>
  <w:style w:type="paragraph" w:styleId="30">
    <w:name w:val="toc 3"/>
    <w:basedOn w:val="21"/>
    <w:semiHidden/>
    <w:rsid w:val="00F45AC1"/>
    <w:pPr>
      <w:ind w:left="1134" w:hanging="1134"/>
    </w:pPr>
  </w:style>
  <w:style w:type="paragraph" w:styleId="21">
    <w:name w:val="toc 2"/>
    <w:basedOn w:val="10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45AC1"/>
    <w:pPr>
      <w:ind w:left="284"/>
    </w:pPr>
  </w:style>
  <w:style w:type="paragraph" w:styleId="11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3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90">
    <w:name w:val="toc 9"/>
    <w:basedOn w:val="80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60">
    <w:name w:val="toc 6"/>
    <w:basedOn w:val="50"/>
    <w:next w:val="a"/>
    <w:semiHidden/>
    <w:rsid w:val="00F45AC1"/>
    <w:pPr>
      <w:ind w:left="1985" w:hanging="1985"/>
    </w:pPr>
  </w:style>
  <w:style w:type="paragraph" w:styleId="70">
    <w:name w:val="toc 7"/>
    <w:basedOn w:val="60"/>
    <w:next w:val="a"/>
    <w:semiHidden/>
    <w:rsid w:val="00F45AC1"/>
    <w:pPr>
      <w:ind w:left="2268" w:hanging="2268"/>
    </w:pPr>
  </w:style>
  <w:style w:type="paragraph" w:styleId="24">
    <w:name w:val="List Bullet 2"/>
    <w:basedOn w:val="af"/>
    <w:rsid w:val="00F45AC1"/>
    <w:pPr>
      <w:ind w:left="851"/>
    </w:pPr>
  </w:style>
  <w:style w:type="paragraph" w:styleId="31">
    <w:name w:val="List Bullet 3"/>
    <w:basedOn w:val="24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5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45AC1"/>
    <w:pPr>
      <w:ind w:left="1135"/>
    </w:pPr>
  </w:style>
  <w:style w:type="paragraph" w:styleId="41">
    <w:name w:val="List 4"/>
    <w:basedOn w:val="32"/>
    <w:rsid w:val="00F45AC1"/>
    <w:pPr>
      <w:ind w:left="1418"/>
    </w:pPr>
  </w:style>
  <w:style w:type="paragraph" w:styleId="51">
    <w:name w:val="List 5"/>
    <w:basedOn w:val="41"/>
    <w:rsid w:val="00F45A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2">
    <w:name w:val="List Bullet 4"/>
    <w:basedOn w:val="31"/>
    <w:rsid w:val="00F45AC1"/>
    <w:pPr>
      <w:ind w:left="1418"/>
    </w:pPr>
  </w:style>
  <w:style w:type="paragraph" w:styleId="52">
    <w:name w:val="List Bullet 5"/>
    <w:basedOn w:val="42"/>
    <w:rsid w:val="00F45AC1"/>
    <w:pPr>
      <w:ind w:left="1702"/>
    </w:pPr>
  </w:style>
  <w:style w:type="paragraph" w:customStyle="1" w:styleId="B1">
    <w:name w:val="B1"/>
    <w:basedOn w:val="af0"/>
    <w:link w:val="B1Char"/>
    <w:rsid w:val="00F45AC1"/>
  </w:style>
  <w:style w:type="paragraph" w:customStyle="1" w:styleId="B2">
    <w:name w:val="B2"/>
    <w:basedOn w:val="25"/>
    <w:rsid w:val="00F45AC1"/>
  </w:style>
  <w:style w:type="paragraph" w:customStyle="1" w:styleId="B3">
    <w:name w:val="B3"/>
    <w:basedOn w:val="32"/>
    <w:rsid w:val="00F45AC1"/>
  </w:style>
  <w:style w:type="paragraph" w:customStyle="1" w:styleId="B4">
    <w:name w:val="B4"/>
    <w:basedOn w:val="41"/>
    <w:rsid w:val="00F45AC1"/>
  </w:style>
  <w:style w:type="paragraph" w:customStyle="1" w:styleId="B5">
    <w:name w:val="B5"/>
    <w:basedOn w:val="51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a0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hAnsi="Arial"/>
      <w:sz w:val="18"/>
      <w:lang w:val="en-GB" w:eastAsia="en-GB"/>
    </w:rPr>
  </w:style>
  <w:style w:type="paragraph" w:styleId="af5">
    <w:name w:val="Revision"/>
    <w:hidden/>
    <w:uiPriority w:val="99"/>
    <w:semiHidden/>
    <w:rsid w:val="00FD5D16"/>
    <w:rPr>
      <w:lang w:val="en-GB" w:eastAsia="en-GB"/>
    </w:rPr>
  </w:style>
  <w:style w:type="paragraph" w:customStyle="1" w:styleId="Guidance">
    <w:name w:val="Guidance"/>
    <w:basedOn w:val="a"/>
    <w:rsid w:val="00585B52"/>
    <w:rPr>
      <w:rFonts w:eastAsia="宋体"/>
      <w:i/>
      <w:iCs/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85755"/>
    <w:rPr>
      <w:color w:val="FF0000"/>
      <w:lang w:val="en-GB" w:eastAsia="en-GB"/>
    </w:rPr>
  </w:style>
  <w:style w:type="character" w:customStyle="1" w:styleId="EditorsNoteCharChar">
    <w:name w:val="Editor's Note Char Char"/>
    <w:rsid w:val="00885755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07CA82-2BEF-4335-A5FB-D9818E383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1133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7581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Hannah-ZTE</cp:lastModifiedBy>
  <cp:revision>33</cp:revision>
  <cp:lastPrinted>2000-02-29T10:31:00Z</cp:lastPrinted>
  <dcterms:created xsi:type="dcterms:W3CDTF">2022-11-10T16:42:00Z</dcterms:created>
  <dcterms:modified xsi:type="dcterms:W3CDTF">2022-11-17T06:57:00Z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